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34" w:type="dxa"/>
        <w:tblLayout w:type="fixed"/>
        <w:tblLook w:val="0000"/>
      </w:tblPr>
      <w:tblGrid>
        <w:gridCol w:w="3403"/>
        <w:gridCol w:w="5953"/>
      </w:tblGrid>
      <w:tr w:rsidR="00894D53" w:rsidRPr="003A4FE8" w:rsidTr="007375EF">
        <w:trPr>
          <w:trHeight w:val="1418"/>
        </w:trPr>
        <w:tc>
          <w:tcPr>
            <w:tcW w:w="3403" w:type="dxa"/>
          </w:tcPr>
          <w:p w:rsidR="00DA0949" w:rsidRPr="003A4FE8" w:rsidRDefault="00DA0949" w:rsidP="00DA0949">
            <w:pPr>
              <w:ind w:firstLine="0"/>
              <w:jc w:val="center"/>
              <w:rPr>
                <w:rFonts w:ascii="Times New Roman" w:eastAsia="MS Mincho" w:hAnsi="Times New Roman"/>
                <w:b/>
                <w:spacing w:val="-4"/>
                <w:szCs w:val="28"/>
                <w:lang w:eastAsia="ja-JP"/>
              </w:rPr>
            </w:pPr>
            <w:r w:rsidRPr="003A4FE8">
              <w:rPr>
                <w:rFonts w:ascii="Times New Roman" w:eastAsia="MS Mincho" w:hAnsi="Times New Roman"/>
                <w:b/>
                <w:spacing w:val="-4"/>
                <w:szCs w:val="28"/>
                <w:lang w:eastAsia="ja-JP"/>
              </w:rPr>
              <w:t>BỘ CÔNG THƯƠNG</w:t>
            </w:r>
          </w:p>
          <w:p w:rsidR="00DA0949" w:rsidRPr="003A4FE8" w:rsidRDefault="00186D12" w:rsidP="00770B04">
            <w:pPr>
              <w:jc w:val="center"/>
              <w:rPr>
                <w:rFonts w:ascii="Times New Roman" w:eastAsia="MS Mincho" w:hAnsi="Times New Roman"/>
                <w:szCs w:val="28"/>
                <w:lang w:eastAsia="ja-JP"/>
              </w:rPr>
            </w:pPr>
            <w:r w:rsidRPr="00186D12">
              <w:rPr>
                <w:rFonts w:ascii="Times New Roman" w:eastAsia="MS Mincho" w:hAnsi="Times New Roman"/>
                <w:noProof/>
                <w:szCs w:val="28"/>
                <w:lang w:val="vi-VN" w:eastAsia="vi-VN"/>
              </w:rPr>
              <w:pict>
                <v:line id="Straight Connector 4" o:spid="_x0000_s1026" style="position:absolute;left:0;text-align:left;z-index:251660800;visibility:visible" from="49.9pt,2.5pt" to="108.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sw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zK0zyD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"/>
              </w:pict>
            </w:r>
          </w:p>
          <w:p w:rsidR="00DA0949" w:rsidRPr="003A4FE8" w:rsidRDefault="00DA0949" w:rsidP="00DA0949">
            <w:pPr>
              <w:ind w:firstLine="0"/>
              <w:jc w:val="center"/>
              <w:rPr>
                <w:rFonts w:ascii="Times New Roman" w:eastAsia="MS Mincho" w:hAnsi="Times New Roman"/>
                <w:szCs w:val="28"/>
                <w:lang w:eastAsia="ja-JP"/>
              </w:rPr>
            </w:pPr>
            <w:r w:rsidRPr="003A4FE8">
              <w:rPr>
                <w:rFonts w:ascii="Times New Roman" w:eastAsia="MS Mincho" w:hAnsi="Times New Roman"/>
                <w:szCs w:val="28"/>
                <w:lang w:eastAsia="ja-JP"/>
              </w:rPr>
              <w:t xml:space="preserve">Số: </w:t>
            </w:r>
            <w:r w:rsidR="00767F10">
              <w:rPr>
                <w:rFonts w:ascii="Times New Roman" w:eastAsia="MS Mincho" w:hAnsi="Times New Roman"/>
                <w:szCs w:val="28"/>
                <w:lang w:eastAsia="ja-JP"/>
              </w:rPr>
              <w:t xml:space="preserve">11012 </w:t>
            </w:r>
            <w:r w:rsidRPr="003A4FE8">
              <w:rPr>
                <w:rFonts w:ascii="Times New Roman" w:eastAsia="MS Mincho" w:hAnsi="Times New Roman"/>
                <w:szCs w:val="28"/>
                <w:lang w:eastAsia="ja-JP"/>
              </w:rPr>
              <w:t>/BCT-KHCN</w:t>
            </w:r>
          </w:p>
          <w:p w:rsidR="00DA0949" w:rsidRPr="003A4FE8" w:rsidRDefault="00DA0949" w:rsidP="00DA0949">
            <w:pPr>
              <w:ind w:firstLine="0"/>
              <w:rPr>
                <w:rFonts w:ascii="Times New Roman" w:eastAsia="MS Mincho" w:hAnsi="Times New Roman"/>
                <w:sz w:val="26"/>
                <w:szCs w:val="26"/>
                <w:lang w:eastAsia="ja-JP"/>
              </w:rPr>
            </w:pPr>
            <w:r w:rsidRPr="003A4FE8">
              <w:rPr>
                <w:rFonts w:ascii="Times New Roman" w:hAnsi="Times New Roman"/>
                <w:spacing w:val="-10"/>
                <w:sz w:val="26"/>
                <w:szCs w:val="26"/>
              </w:rPr>
              <w:t>V/v hướng dẫn xây dựng kế hoạch và dự toán ngân sách khoa học và công nghệ năm 201</w:t>
            </w:r>
            <w:r w:rsidR="00BA2A17">
              <w:rPr>
                <w:rFonts w:ascii="Times New Roman" w:hAnsi="Times New Roman"/>
                <w:spacing w:val="-10"/>
                <w:sz w:val="26"/>
                <w:szCs w:val="26"/>
              </w:rPr>
              <w:t>9</w:t>
            </w:r>
          </w:p>
        </w:tc>
        <w:tc>
          <w:tcPr>
            <w:tcW w:w="5953" w:type="dxa"/>
          </w:tcPr>
          <w:p w:rsidR="00DA0949" w:rsidRPr="003A4FE8" w:rsidRDefault="00DA0949" w:rsidP="00DA0949">
            <w:pPr>
              <w:keepNext/>
              <w:overflowPunct w:val="0"/>
              <w:autoSpaceDE w:val="0"/>
              <w:autoSpaceDN w:val="0"/>
              <w:adjustRightInd w:val="0"/>
              <w:ind w:firstLine="0"/>
              <w:jc w:val="center"/>
              <w:textAlignment w:val="baseline"/>
              <w:outlineLvl w:val="4"/>
              <w:rPr>
                <w:rFonts w:ascii="Times New Roman" w:eastAsia="Arial Unicode MS" w:hAnsi="Times New Roman"/>
                <w:b/>
                <w:iCs/>
                <w:spacing w:val="-8"/>
                <w:szCs w:val="28"/>
                <w:lang w:val="en-GB"/>
              </w:rPr>
            </w:pPr>
            <w:r w:rsidRPr="003A4FE8">
              <w:rPr>
                <w:rFonts w:ascii="Times New Roman" w:hAnsi="Times New Roman"/>
                <w:b/>
                <w:iCs/>
                <w:spacing w:val="-8"/>
                <w:szCs w:val="28"/>
                <w:lang w:val="en-GB"/>
              </w:rPr>
              <w:t>CỘNG HOÀ XÃ HỘI CHỦ NGHĨA VIỆT NAM</w:t>
            </w:r>
          </w:p>
          <w:p w:rsidR="00DA0949" w:rsidRPr="003A4FE8" w:rsidRDefault="00DA0949" w:rsidP="00DA0949">
            <w:pPr>
              <w:ind w:firstLine="0"/>
              <w:jc w:val="center"/>
              <w:rPr>
                <w:rFonts w:ascii="Times New Roman" w:eastAsia="MS Mincho" w:hAnsi="Times New Roman"/>
                <w:b/>
                <w:spacing w:val="-4"/>
                <w:szCs w:val="28"/>
                <w:lang w:eastAsia="ja-JP"/>
              </w:rPr>
            </w:pPr>
            <w:r w:rsidRPr="003A4FE8">
              <w:rPr>
                <w:rFonts w:ascii="Times New Roman" w:eastAsia="MS Mincho" w:hAnsi="Times New Roman"/>
                <w:b/>
                <w:spacing w:val="-4"/>
                <w:szCs w:val="28"/>
                <w:lang w:eastAsia="ja-JP"/>
              </w:rPr>
              <w:t>Độc lập - Tự do - Hạnh phúc</w:t>
            </w:r>
          </w:p>
          <w:p w:rsidR="00DA0949" w:rsidRPr="003A4FE8" w:rsidRDefault="00186D12" w:rsidP="00770B04">
            <w:pPr>
              <w:rPr>
                <w:rFonts w:ascii="Times New Roman" w:eastAsia="MS Mincho" w:hAnsi="Times New Roman"/>
                <w:i/>
                <w:szCs w:val="28"/>
                <w:lang w:eastAsia="ja-JP"/>
              </w:rPr>
            </w:pPr>
            <w:r w:rsidRPr="00186D12">
              <w:rPr>
                <w:rFonts w:ascii="Times New Roman" w:eastAsia="MS Mincho" w:hAnsi="Times New Roman"/>
                <w:i/>
                <w:iCs/>
                <w:noProof/>
                <w:szCs w:val="28"/>
                <w:lang w:val="vi-VN" w:eastAsia="vi-VN"/>
              </w:rPr>
              <w:pict>
                <v:line id="Straight Connector 3" o:spid="_x0000_s1027" style="position:absolute;left:0;text-align:left;z-index:251661824;visibility:visible" from="60.8pt,2.5pt" to="225.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v9HA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"/>
              </w:pict>
            </w:r>
          </w:p>
          <w:p w:rsidR="00DA0949" w:rsidRPr="003A4FE8" w:rsidRDefault="00DA0949" w:rsidP="00767F10">
            <w:pPr>
              <w:jc w:val="right"/>
              <w:rPr>
                <w:rFonts w:ascii="Times New Roman" w:eastAsia="MS Mincho" w:hAnsi="Times New Roman"/>
                <w:szCs w:val="28"/>
                <w:lang w:eastAsia="ja-JP"/>
              </w:rPr>
            </w:pPr>
            <w:r w:rsidRPr="003A4FE8">
              <w:rPr>
                <w:rFonts w:ascii="Times New Roman" w:eastAsia="MS Mincho" w:hAnsi="Times New Roman"/>
                <w:i/>
                <w:szCs w:val="28"/>
                <w:lang w:eastAsia="ja-JP"/>
              </w:rPr>
              <w:t xml:space="preserve">         Hà Nội, ngày </w:t>
            </w:r>
            <w:r w:rsidR="00767F10">
              <w:rPr>
                <w:rFonts w:ascii="Times New Roman" w:eastAsia="MS Mincho" w:hAnsi="Times New Roman"/>
                <w:i/>
                <w:szCs w:val="28"/>
                <w:lang w:eastAsia="ja-JP"/>
              </w:rPr>
              <w:t>22</w:t>
            </w:r>
            <w:r w:rsidR="002341CB" w:rsidRPr="003A4FE8">
              <w:rPr>
                <w:rFonts w:ascii="Times New Roman" w:eastAsia="MS Mincho" w:hAnsi="Times New Roman"/>
                <w:i/>
                <w:szCs w:val="28"/>
                <w:lang w:eastAsia="ja-JP"/>
              </w:rPr>
              <w:t xml:space="preserve"> </w:t>
            </w:r>
            <w:r w:rsidRPr="003A4FE8">
              <w:rPr>
                <w:rFonts w:ascii="Times New Roman" w:eastAsia="MS Mincho" w:hAnsi="Times New Roman"/>
                <w:i/>
                <w:szCs w:val="28"/>
                <w:lang w:eastAsia="ja-JP"/>
              </w:rPr>
              <w:t xml:space="preserve">tháng </w:t>
            </w:r>
            <w:r w:rsidR="005D130D">
              <w:rPr>
                <w:rFonts w:ascii="Times New Roman" w:eastAsia="MS Mincho" w:hAnsi="Times New Roman"/>
                <w:i/>
                <w:szCs w:val="28"/>
                <w:lang w:eastAsia="ja-JP"/>
              </w:rPr>
              <w:t>11</w:t>
            </w:r>
            <w:r w:rsidR="002341CB" w:rsidRPr="003A4FE8">
              <w:rPr>
                <w:rFonts w:ascii="Times New Roman" w:eastAsia="MS Mincho" w:hAnsi="Times New Roman"/>
                <w:i/>
                <w:szCs w:val="28"/>
                <w:lang w:eastAsia="ja-JP"/>
              </w:rPr>
              <w:t xml:space="preserve"> </w:t>
            </w:r>
            <w:r w:rsidRPr="003A4FE8">
              <w:rPr>
                <w:rFonts w:ascii="Times New Roman" w:eastAsia="MS Mincho" w:hAnsi="Times New Roman"/>
                <w:i/>
                <w:szCs w:val="28"/>
                <w:lang w:eastAsia="ja-JP"/>
              </w:rPr>
              <w:t>năm 201</w:t>
            </w:r>
            <w:r w:rsidR="005D130D">
              <w:rPr>
                <w:rFonts w:ascii="Times New Roman" w:eastAsia="MS Mincho" w:hAnsi="Times New Roman"/>
                <w:i/>
                <w:szCs w:val="28"/>
                <w:lang w:eastAsia="ja-JP"/>
              </w:rPr>
              <w:t>7</w:t>
            </w:r>
          </w:p>
        </w:tc>
      </w:tr>
    </w:tbl>
    <w:p w:rsidR="00B036B0" w:rsidRPr="003A4FE8" w:rsidRDefault="00B036B0" w:rsidP="00DA0949">
      <w:pPr>
        <w:ind w:firstLine="0"/>
        <w:rPr>
          <w:sz w:val="10"/>
          <w:szCs w:val="10"/>
        </w:rPr>
      </w:pPr>
    </w:p>
    <w:p w:rsidR="00A5279C" w:rsidRPr="003A4FE8" w:rsidRDefault="00220290" w:rsidP="006A4EE3">
      <w:pPr>
        <w:spacing w:before="240" w:after="120"/>
        <w:ind w:firstLine="720"/>
        <w:rPr>
          <w:rFonts w:ascii="Times New Roman" w:hAnsi="Times New Roman"/>
          <w:bCs/>
          <w:szCs w:val="28"/>
        </w:rPr>
      </w:pPr>
      <w:r w:rsidRPr="003A4FE8">
        <w:rPr>
          <w:rFonts w:ascii="Times New Roman" w:hAnsi="Times New Roman"/>
          <w:bCs/>
          <w:szCs w:val="28"/>
        </w:rPr>
        <w:t>Kính gử</w:t>
      </w:r>
      <w:r w:rsidR="0062121C" w:rsidRPr="003A4FE8">
        <w:rPr>
          <w:rFonts w:ascii="Times New Roman" w:hAnsi="Times New Roman"/>
          <w:bCs/>
          <w:szCs w:val="28"/>
        </w:rPr>
        <w:t>i:</w:t>
      </w:r>
    </w:p>
    <w:p w:rsidR="00A5279C" w:rsidRPr="003A4FE8" w:rsidRDefault="00A5279C" w:rsidP="00A5279C">
      <w:pPr>
        <w:spacing w:line="360" w:lineRule="exact"/>
        <w:ind w:left="720" w:firstLine="720"/>
        <w:rPr>
          <w:rFonts w:ascii="Times New Roman" w:hAnsi="Times New Roman"/>
          <w:bCs/>
          <w:szCs w:val="28"/>
        </w:rPr>
      </w:pPr>
      <w:r w:rsidRPr="003A4FE8">
        <w:rPr>
          <w:rFonts w:ascii="Times New Roman" w:hAnsi="Times New Roman"/>
          <w:bCs/>
          <w:szCs w:val="28"/>
        </w:rPr>
        <w:t>- Các Tổng cục, Cục, Vụ thuộc Bộ Công Thương;</w:t>
      </w:r>
    </w:p>
    <w:p w:rsidR="00A5279C" w:rsidRPr="003A4FE8" w:rsidRDefault="00A5279C" w:rsidP="00A5279C">
      <w:pPr>
        <w:spacing w:line="360" w:lineRule="exact"/>
        <w:ind w:left="720" w:firstLine="720"/>
        <w:rPr>
          <w:rFonts w:ascii="Times New Roman" w:hAnsi="Times New Roman"/>
          <w:bCs/>
          <w:szCs w:val="28"/>
        </w:rPr>
      </w:pPr>
      <w:r w:rsidRPr="003A4FE8">
        <w:rPr>
          <w:rFonts w:ascii="Times New Roman" w:hAnsi="Times New Roman"/>
          <w:bCs/>
          <w:szCs w:val="28"/>
        </w:rPr>
        <w:t>- Các Tập đoàn, Tổng công ty, Công ty thuộc Bộ Công Thương;</w:t>
      </w:r>
    </w:p>
    <w:p w:rsidR="00A5279C" w:rsidRPr="003A4FE8" w:rsidRDefault="00A5279C" w:rsidP="00A5279C">
      <w:pPr>
        <w:spacing w:line="360" w:lineRule="exact"/>
        <w:ind w:left="1440" w:firstLine="0"/>
        <w:rPr>
          <w:rFonts w:ascii="Times New Roman" w:hAnsi="Times New Roman"/>
          <w:bCs/>
          <w:szCs w:val="28"/>
        </w:rPr>
      </w:pPr>
      <w:r w:rsidRPr="003A4FE8">
        <w:rPr>
          <w:rFonts w:ascii="Times New Roman" w:hAnsi="Times New Roman"/>
          <w:bCs/>
          <w:szCs w:val="28"/>
        </w:rPr>
        <w:t>-</w:t>
      </w:r>
      <w:r w:rsidR="00806A9A" w:rsidRPr="003A4FE8">
        <w:rPr>
          <w:rFonts w:ascii="Times New Roman" w:hAnsi="Times New Roman"/>
          <w:bCs/>
          <w:szCs w:val="28"/>
        </w:rPr>
        <w:t xml:space="preserve"> Các Trường Đại học, Cao đẳng, T</w:t>
      </w:r>
      <w:r w:rsidRPr="003A4FE8">
        <w:rPr>
          <w:rFonts w:ascii="Times New Roman" w:hAnsi="Times New Roman"/>
          <w:bCs/>
          <w:szCs w:val="28"/>
        </w:rPr>
        <w:t>ổ chức khoa học và công nghệ, Hiệp hội, Hội trong ngành Công Thương.</w:t>
      </w:r>
    </w:p>
    <w:p w:rsidR="00A5279C" w:rsidRPr="00262E31" w:rsidRDefault="00A5279C" w:rsidP="004C4CE4">
      <w:pPr>
        <w:spacing w:before="240" w:after="40"/>
        <w:ind w:firstLine="0"/>
        <w:rPr>
          <w:rFonts w:ascii="Times New Roman" w:hAnsi="Times New Roman"/>
          <w:bCs/>
          <w:spacing w:val="-2"/>
          <w:szCs w:val="28"/>
        </w:rPr>
      </w:pPr>
      <w:r w:rsidRPr="003A4FE8">
        <w:rPr>
          <w:rFonts w:ascii="Times New Roman" w:hAnsi="Times New Roman"/>
          <w:bCs/>
          <w:szCs w:val="28"/>
        </w:rPr>
        <w:tab/>
      </w:r>
      <w:r w:rsidR="0062135B" w:rsidRPr="00262E31">
        <w:rPr>
          <w:rFonts w:ascii="Times New Roman" w:hAnsi="Times New Roman"/>
          <w:bCs/>
          <w:spacing w:val="-2"/>
          <w:szCs w:val="28"/>
        </w:rPr>
        <w:t>Thực hiện Chiến lược phát triển khoa học và công nghệ ngành Công Thương giai đoạn 2011-2020 đã được Bộ trưởng Bộ Công Thương phê duyệt tại Quyết định số 5540/QĐ-BCT ngày 06 tháng 8 năm 2013; đ</w:t>
      </w:r>
      <w:r w:rsidRPr="00262E31">
        <w:rPr>
          <w:rFonts w:ascii="Times New Roman" w:hAnsi="Times New Roman"/>
          <w:bCs/>
          <w:spacing w:val="-2"/>
          <w:szCs w:val="28"/>
        </w:rPr>
        <w:t>ể phục vụ công tác xây dựng kế hoạch, dự toán ngân sác</w:t>
      </w:r>
      <w:r w:rsidR="00081941" w:rsidRPr="00262E31">
        <w:rPr>
          <w:rFonts w:ascii="Times New Roman" w:hAnsi="Times New Roman"/>
          <w:bCs/>
          <w:spacing w:val="-2"/>
          <w:szCs w:val="28"/>
        </w:rPr>
        <w:t>h khoa học và công nghệ năm 201</w:t>
      </w:r>
      <w:r w:rsidR="007749A6">
        <w:rPr>
          <w:rFonts w:ascii="Times New Roman" w:hAnsi="Times New Roman"/>
          <w:bCs/>
          <w:spacing w:val="-2"/>
          <w:szCs w:val="28"/>
        </w:rPr>
        <w:t>9</w:t>
      </w:r>
      <w:r w:rsidRPr="00262E31">
        <w:rPr>
          <w:rFonts w:ascii="Times New Roman" w:hAnsi="Times New Roman"/>
          <w:bCs/>
          <w:spacing w:val="-2"/>
          <w:szCs w:val="28"/>
        </w:rPr>
        <w:t xml:space="preserve"> theo đúng các quy định của Luật Khoa học và Công nghệ và </w:t>
      </w:r>
      <w:r w:rsidR="00081941" w:rsidRPr="00262E31">
        <w:rPr>
          <w:rFonts w:ascii="Times New Roman" w:hAnsi="Times New Roman"/>
          <w:bCs/>
          <w:spacing w:val="-2"/>
          <w:szCs w:val="28"/>
        </w:rPr>
        <w:t xml:space="preserve">các văn bản hướng dẫn dưới Luật </w:t>
      </w:r>
      <w:r w:rsidRPr="00262E31">
        <w:rPr>
          <w:rFonts w:ascii="Times New Roman" w:hAnsi="Times New Roman"/>
          <w:bCs/>
          <w:spacing w:val="-2"/>
          <w:szCs w:val="28"/>
        </w:rPr>
        <w:t>đã có hiệu lực, Bộ Công Thương đề nghị các đơn vị báo cáo tình hình thực hiện kế hoạch và dự toán ngân sách kh</w:t>
      </w:r>
      <w:r w:rsidR="00C74EB6" w:rsidRPr="00262E31">
        <w:rPr>
          <w:rFonts w:ascii="Times New Roman" w:hAnsi="Times New Roman"/>
          <w:bCs/>
          <w:spacing w:val="-2"/>
          <w:szCs w:val="28"/>
        </w:rPr>
        <w:t>oa học và công nghệ</w:t>
      </w:r>
      <w:r w:rsidR="003B027F" w:rsidRPr="00262E31">
        <w:rPr>
          <w:rFonts w:ascii="Times New Roman" w:hAnsi="Times New Roman"/>
          <w:bCs/>
          <w:spacing w:val="-2"/>
          <w:szCs w:val="28"/>
        </w:rPr>
        <w:t xml:space="preserve"> năm 201</w:t>
      </w:r>
      <w:r w:rsidR="00767860">
        <w:rPr>
          <w:rFonts w:ascii="Times New Roman" w:hAnsi="Times New Roman"/>
          <w:bCs/>
          <w:spacing w:val="-2"/>
          <w:szCs w:val="28"/>
        </w:rPr>
        <w:t>7</w:t>
      </w:r>
      <w:r w:rsidR="007C0F2A" w:rsidRPr="00262E31">
        <w:rPr>
          <w:rFonts w:ascii="Times New Roman" w:hAnsi="Times New Roman"/>
          <w:b/>
          <w:bCs/>
          <w:spacing w:val="-2"/>
          <w:szCs w:val="28"/>
          <w:lang w:val="es-ES"/>
        </w:rPr>
        <w:t xml:space="preserve"> </w:t>
      </w:r>
      <w:r w:rsidRPr="00262E31">
        <w:rPr>
          <w:rFonts w:ascii="Times New Roman" w:hAnsi="Times New Roman"/>
          <w:bCs/>
          <w:spacing w:val="-2"/>
          <w:szCs w:val="28"/>
        </w:rPr>
        <w:t>và xây dựng kế hoạch, dự toán ngân sách khoa học và công nghệ năm 201</w:t>
      </w:r>
      <w:r w:rsidR="00767860">
        <w:rPr>
          <w:rFonts w:ascii="Times New Roman" w:hAnsi="Times New Roman"/>
          <w:bCs/>
          <w:spacing w:val="-2"/>
          <w:szCs w:val="28"/>
        </w:rPr>
        <w:t>9</w:t>
      </w:r>
      <w:r w:rsidRPr="00262E31">
        <w:rPr>
          <w:rFonts w:ascii="Times New Roman" w:hAnsi="Times New Roman"/>
          <w:bCs/>
          <w:spacing w:val="-2"/>
          <w:szCs w:val="28"/>
        </w:rPr>
        <w:t xml:space="preserve"> như sau:</w:t>
      </w:r>
    </w:p>
    <w:p w:rsidR="00A5279C" w:rsidRPr="003A4FE8" w:rsidRDefault="00A5279C" w:rsidP="004C4CE4">
      <w:pPr>
        <w:spacing w:before="40" w:after="40"/>
        <w:ind w:firstLine="720"/>
        <w:rPr>
          <w:rFonts w:ascii="Times New Roman" w:hAnsi="Times New Roman"/>
          <w:b/>
          <w:bCs/>
          <w:szCs w:val="28"/>
        </w:rPr>
      </w:pPr>
      <w:r w:rsidRPr="003A4FE8">
        <w:rPr>
          <w:rFonts w:ascii="Times New Roman" w:hAnsi="Times New Roman"/>
          <w:b/>
          <w:bCs/>
          <w:szCs w:val="28"/>
        </w:rPr>
        <w:t xml:space="preserve">A. ĐÁNH GIÁ TÌNH HÌNH THỰC HIỆN KẾ HOẠCH VÀ DỰ TOÁN NGÂN SÁCH </w:t>
      </w:r>
      <w:r w:rsidR="0062135B" w:rsidRPr="003A4FE8">
        <w:rPr>
          <w:rFonts w:ascii="Times New Roman" w:hAnsi="Times New Roman"/>
          <w:b/>
          <w:bCs/>
          <w:szCs w:val="28"/>
        </w:rPr>
        <w:t>KHOA HỌC VÀ CÔNG NGHỆ</w:t>
      </w:r>
      <w:r w:rsidR="004D7C96" w:rsidRPr="003A4FE8">
        <w:rPr>
          <w:rFonts w:ascii="Times New Roman" w:hAnsi="Times New Roman"/>
          <w:b/>
          <w:bCs/>
          <w:szCs w:val="28"/>
        </w:rPr>
        <w:tab/>
        <w:t xml:space="preserve"> </w:t>
      </w:r>
      <w:r w:rsidR="003B027F" w:rsidRPr="003A4FE8">
        <w:rPr>
          <w:rFonts w:ascii="Times New Roman" w:hAnsi="Times New Roman"/>
          <w:b/>
          <w:bCs/>
          <w:szCs w:val="28"/>
        </w:rPr>
        <w:t>NĂM 201</w:t>
      </w:r>
      <w:r w:rsidR="007749A6">
        <w:rPr>
          <w:rFonts w:ascii="Times New Roman" w:hAnsi="Times New Roman"/>
          <w:b/>
          <w:bCs/>
          <w:szCs w:val="28"/>
        </w:rPr>
        <w:t>7</w:t>
      </w:r>
    </w:p>
    <w:p w:rsidR="00A5279C" w:rsidRPr="003A4FE8" w:rsidRDefault="00A5279C" w:rsidP="004C4CE4">
      <w:pPr>
        <w:spacing w:before="40" w:after="40"/>
        <w:ind w:firstLine="0"/>
        <w:rPr>
          <w:rFonts w:ascii="Times New Roman" w:hAnsi="Times New Roman"/>
          <w:bCs/>
          <w:szCs w:val="28"/>
        </w:rPr>
      </w:pPr>
      <w:r w:rsidRPr="003A4FE8">
        <w:rPr>
          <w:rFonts w:ascii="Times New Roman" w:hAnsi="Times New Roman"/>
          <w:bCs/>
          <w:szCs w:val="28"/>
        </w:rPr>
        <w:tab/>
        <w:t xml:space="preserve">Căn cứ tình hình thực hiện kế hoạch và dự toán ngân sách khoa học và công nghệ </w:t>
      </w:r>
      <w:r w:rsidR="003B027F" w:rsidRPr="003A4FE8">
        <w:rPr>
          <w:rFonts w:ascii="Times New Roman" w:hAnsi="Times New Roman"/>
          <w:bCs/>
          <w:szCs w:val="28"/>
        </w:rPr>
        <w:t>năm 201</w:t>
      </w:r>
      <w:r w:rsidR="007749A6">
        <w:rPr>
          <w:rFonts w:ascii="Times New Roman" w:hAnsi="Times New Roman"/>
          <w:bCs/>
          <w:szCs w:val="28"/>
        </w:rPr>
        <w:t>7</w:t>
      </w:r>
      <w:r w:rsidR="0062135B" w:rsidRPr="003A4FE8">
        <w:rPr>
          <w:rFonts w:ascii="Times New Roman" w:hAnsi="Times New Roman"/>
          <w:bCs/>
          <w:szCs w:val="28"/>
        </w:rPr>
        <w:t xml:space="preserve"> đơn vị xây dựng báo cáo đánh giá</w:t>
      </w:r>
      <w:r w:rsidRPr="003A4FE8">
        <w:rPr>
          <w:rFonts w:ascii="Times New Roman" w:hAnsi="Times New Roman"/>
          <w:bCs/>
          <w:szCs w:val="28"/>
        </w:rPr>
        <w:t xml:space="preserve"> theo các nội dung sau:</w:t>
      </w:r>
    </w:p>
    <w:p w:rsidR="00A5279C" w:rsidRPr="003A4FE8" w:rsidRDefault="000278EF" w:rsidP="004C4CE4">
      <w:pPr>
        <w:spacing w:before="40" w:after="40"/>
        <w:ind w:firstLine="720"/>
        <w:rPr>
          <w:rFonts w:ascii="Times New Roman" w:hAnsi="Times New Roman"/>
          <w:b/>
          <w:bCs/>
          <w:spacing w:val="-8"/>
          <w:szCs w:val="28"/>
        </w:rPr>
      </w:pPr>
      <w:r w:rsidRPr="003A4FE8">
        <w:rPr>
          <w:rFonts w:ascii="Times New Roman" w:hAnsi="Times New Roman"/>
          <w:b/>
          <w:bCs/>
          <w:spacing w:val="-8"/>
          <w:szCs w:val="28"/>
        </w:rPr>
        <w:t>I</w:t>
      </w:r>
      <w:r w:rsidR="00A5279C" w:rsidRPr="003A4FE8">
        <w:rPr>
          <w:rFonts w:ascii="Times New Roman" w:hAnsi="Times New Roman"/>
          <w:b/>
          <w:bCs/>
          <w:spacing w:val="-8"/>
          <w:szCs w:val="28"/>
        </w:rPr>
        <w:t xml:space="preserve">. Đánh giá tình hình thực hiện cơ chế, chính sách về </w:t>
      </w:r>
      <w:r w:rsidR="00966788" w:rsidRPr="003A4FE8">
        <w:rPr>
          <w:rFonts w:ascii="Times New Roman" w:hAnsi="Times New Roman"/>
          <w:b/>
          <w:bCs/>
          <w:spacing w:val="-8"/>
          <w:szCs w:val="28"/>
        </w:rPr>
        <w:t>khoa học công nghệ</w:t>
      </w:r>
    </w:p>
    <w:p w:rsidR="00DB2D10" w:rsidRPr="003A4FE8" w:rsidRDefault="001F14ED" w:rsidP="004C4CE4">
      <w:pPr>
        <w:spacing w:before="40" w:after="40"/>
        <w:ind w:firstLine="720"/>
        <w:rPr>
          <w:rFonts w:ascii="Times New Roman" w:hAnsi="Times New Roman"/>
          <w:szCs w:val="28"/>
        </w:rPr>
      </w:pPr>
      <w:r w:rsidRPr="003A4FE8">
        <w:rPr>
          <w:rFonts w:ascii="Times New Roman" w:hAnsi="Times New Roman"/>
          <w:szCs w:val="28"/>
        </w:rPr>
        <w:t>Trên cơ</w:t>
      </w:r>
      <w:r w:rsidR="00DB2D10" w:rsidRPr="003A4FE8">
        <w:rPr>
          <w:rFonts w:ascii="Times New Roman" w:hAnsi="Times New Roman"/>
          <w:szCs w:val="28"/>
        </w:rPr>
        <w:t xml:space="preserve"> sở tình hình triển khai thực tế</w:t>
      </w:r>
      <w:r w:rsidR="00465803" w:rsidRPr="003A4FE8">
        <w:rPr>
          <w:rFonts w:ascii="Times New Roman" w:hAnsi="Times New Roman"/>
          <w:szCs w:val="28"/>
        </w:rPr>
        <w:t xml:space="preserve"> các hoạt động khoa học</w:t>
      </w:r>
      <w:r w:rsidR="00CF56E7" w:rsidRPr="003A4FE8">
        <w:rPr>
          <w:rFonts w:ascii="Times New Roman" w:hAnsi="Times New Roman"/>
          <w:szCs w:val="28"/>
        </w:rPr>
        <w:t xml:space="preserve"> và</w:t>
      </w:r>
      <w:r w:rsidR="00465803" w:rsidRPr="003A4FE8">
        <w:rPr>
          <w:rFonts w:ascii="Times New Roman" w:hAnsi="Times New Roman"/>
          <w:szCs w:val="28"/>
        </w:rPr>
        <w:t xml:space="preserve"> công nghệ</w:t>
      </w:r>
      <w:r w:rsidR="00DB2D10" w:rsidRPr="003A4FE8">
        <w:rPr>
          <w:rFonts w:ascii="Times New Roman" w:hAnsi="Times New Roman"/>
          <w:szCs w:val="28"/>
        </w:rPr>
        <w:t xml:space="preserve"> tại đơn vị trong </w:t>
      </w:r>
      <w:r w:rsidR="00465803" w:rsidRPr="003A4FE8">
        <w:rPr>
          <w:rFonts w:ascii="Times New Roman" w:hAnsi="Times New Roman"/>
          <w:szCs w:val="28"/>
        </w:rPr>
        <w:t xml:space="preserve">giai đoạn </w:t>
      </w:r>
      <w:r w:rsidR="00147D00" w:rsidRPr="003A4FE8">
        <w:rPr>
          <w:rFonts w:ascii="Times New Roman" w:hAnsi="Times New Roman"/>
          <w:szCs w:val="28"/>
        </w:rPr>
        <w:t xml:space="preserve">vừa </w:t>
      </w:r>
      <w:r w:rsidR="00E2076F" w:rsidRPr="003A4FE8">
        <w:rPr>
          <w:rFonts w:ascii="Times New Roman" w:hAnsi="Times New Roman"/>
          <w:szCs w:val="28"/>
        </w:rPr>
        <w:t>qua</w:t>
      </w:r>
      <w:r w:rsidR="00DB2D10" w:rsidRPr="003A4FE8">
        <w:rPr>
          <w:rFonts w:ascii="Times New Roman" w:hAnsi="Times New Roman"/>
          <w:szCs w:val="28"/>
        </w:rPr>
        <w:t xml:space="preserve">, </w:t>
      </w:r>
      <w:r w:rsidR="00806A9A" w:rsidRPr="003A4FE8">
        <w:rPr>
          <w:rFonts w:ascii="Times New Roman" w:hAnsi="Times New Roman"/>
          <w:szCs w:val="28"/>
        </w:rPr>
        <w:t xml:space="preserve">các đơn vị </w:t>
      </w:r>
      <w:r w:rsidR="00DB2D10" w:rsidRPr="003A4FE8">
        <w:rPr>
          <w:rFonts w:ascii="Times New Roman" w:hAnsi="Times New Roman"/>
          <w:szCs w:val="28"/>
        </w:rPr>
        <w:t>phân tích cụ thể những thuận lợi, khó khăn và những hạn chế</w:t>
      </w:r>
      <w:r w:rsidR="00465803" w:rsidRPr="003A4FE8">
        <w:rPr>
          <w:rFonts w:ascii="Times New Roman" w:hAnsi="Times New Roman"/>
          <w:szCs w:val="28"/>
        </w:rPr>
        <w:t>,</w:t>
      </w:r>
      <w:r w:rsidR="00DB2D10" w:rsidRPr="003A4FE8">
        <w:rPr>
          <w:rFonts w:ascii="Times New Roman" w:hAnsi="Times New Roman"/>
          <w:szCs w:val="28"/>
        </w:rPr>
        <w:t xml:space="preserve"> bất cập trong quá trình áp dụng những văn bản quy phạm pháp luật trong</w:t>
      </w:r>
      <w:r w:rsidR="00806A9A" w:rsidRPr="003A4FE8">
        <w:rPr>
          <w:rFonts w:ascii="Times New Roman" w:hAnsi="Times New Roman"/>
          <w:szCs w:val="28"/>
        </w:rPr>
        <w:t xml:space="preserve"> lĩnh vực khoa học và công nghệ,</w:t>
      </w:r>
      <w:r w:rsidR="001E75F8" w:rsidRPr="003A4FE8">
        <w:rPr>
          <w:rFonts w:ascii="Times New Roman" w:hAnsi="Times New Roman"/>
          <w:szCs w:val="28"/>
        </w:rPr>
        <w:t xml:space="preserve"> </w:t>
      </w:r>
      <w:r w:rsidR="007D2553" w:rsidRPr="003A4FE8">
        <w:rPr>
          <w:rFonts w:ascii="Times New Roman" w:hAnsi="Times New Roman"/>
          <w:szCs w:val="28"/>
        </w:rPr>
        <w:t xml:space="preserve">tập trung </w:t>
      </w:r>
      <w:r w:rsidR="0062135B" w:rsidRPr="003A4FE8">
        <w:rPr>
          <w:rFonts w:ascii="Times New Roman" w:hAnsi="Times New Roman"/>
          <w:szCs w:val="28"/>
        </w:rPr>
        <w:t>đánh giá việc triển khai thực hiện</w:t>
      </w:r>
      <w:r w:rsidR="007D2553" w:rsidRPr="003A4FE8">
        <w:rPr>
          <w:rFonts w:ascii="Times New Roman" w:hAnsi="Times New Roman"/>
          <w:szCs w:val="28"/>
        </w:rPr>
        <w:t xml:space="preserve"> Luật Khoa học và Công nghệ</w:t>
      </w:r>
      <w:r w:rsidR="004462AE" w:rsidRPr="003A4FE8">
        <w:rPr>
          <w:rFonts w:ascii="Times New Roman" w:hAnsi="Times New Roman"/>
          <w:szCs w:val="28"/>
        </w:rPr>
        <w:t xml:space="preserve"> và hệ thống văn bản hướng dẫn L</w:t>
      </w:r>
      <w:r w:rsidR="007D2553" w:rsidRPr="003A4FE8">
        <w:rPr>
          <w:rFonts w:ascii="Times New Roman" w:hAnsi="Times New Roman"/>
          <w:szCs w:val="28"/>
        </w:rPr>
        <w:t xml:space="preserve">uật; </w:t>
      </w:r>
      <w:r w:rsidR="00DB2D10" w:rsidRPr="003A4FE8">
        <w:rPr>
          <w:rFonts w:ascii="Times New Roman" w:hAnsi="Times New Roman"/>
          <w:szCs w:val="28"/>
        </w:rPr>
        <w:t xml:space="preserve">từ đó kiến nghị sửa đổi, bổ sung </w:t>
      </w:r>
      <w:r w:rsidR="00465803" w:rsidRPr="003A4FE8">
        <w:rPr>
          <w:rFonts w:ascii="Times New Roman" w:hAnsi="Times New Roman"/>
          <w:szCs w:val="28"/>
        </w:rPr>
        <w:t xml:space="preserve">các </w:t>
      </w:r>
      <w:r w:rsidR="00CF56E7" w:rsidRPr="003A4FE8">
        <w:rPr>
          <w:rFonts w:ascii="Times New Roman" w:hAnsi="Times New Roman"/>
          <w:szCs w:val="28"/>
        </w:rPr>
        <w:t>cơ chế, chính sách khoa học và công nghệ phù hợp với tình hình triển khai thực tế</w:t>
      </w:r>
      <w:r w:rsidR="007D2553" w:rsidRPr="003A4FE8">
        <w:rPr>
          <w:rFonts w:ascii="Times New Roman" w:hAnsi="Times New Roman"/>
          <w:szCs w:val="28"/>
        </w:rPr>
        <w:t>.</w:t>
      </w:r>
    </w:p>
    <w:p w:rsidR="007D2553" w:rsidRPr="004C4CE4" w:rsidRDefault="005600FA" w:rsidP="004C4CE4">
      <w:pPr>
        <w:spacing w:before="40" w:after="40"/>
        <w:rPr>
          <w:rFonts w:ascii="Times New Roman" w:hAnsi="Times New Roman"/>
          <w:spacing w:val="-2"/>
          <w:szCs w:val="28"/>
          <w:lang w:val="es-ES"/>
        </w:rPr>
      </w:pPr>
      <w:r w:rsidRPr="004C4CE4">
        <w:rPr>
          <w:rFonts w:ascii="Times New Roman" w:hAnsi="Times New Roman"/>
          <w:spacing w:val="-2"/>
          <w:szCs w:val="28"/>
        </w:rPr>
        <w:tab/>
      </w:r>
      <w:r w:rsidR="007D2553" w:rsidRPr="004C4CE4">
        <w:rPr>
          <w:rFonts w:ascii="Times New Roman" w:hAnsi="Times New Roman"/>
          <w:spacing w:val="-2"/>
          <w:szCs w:val="28"/>
        </w:rPr>
        <w:t xml:space="preserve">Bên cạnh đó, các đơn vị đánh giá tình hình thực hiện </w:t>
      </w:r>
      <w:r w:rsidR="007D2553" w:rsidRPr="004C4CE4">
        <w:rPr>
          <w:rFonts w:ascii="Times New Roman" w:hAnsi="Times New Roman"/>
          <w:spacing w:val="-2"/>
          <w:szCs w:val="28"/>
          <w:lang w:val="es-ES"/>
        </w:rPr>
        <w:t xml:space="preserve">Nghị quyết </w:t>
      </w:r>
      <w:r w:rsidR="009943E2" w:rsidRPr="004C4CE4">
        <w:rPr>
          <w:rFonts w:ascii="Times New Roman" w:hAnsi="Times New Roman"/>
          <w:spacing w:val="-2"/>
          <w:szCs w:val="28"/>
          <w:lang w:val="es-ES"/>
        </w:rPr>
        <w:t>Đại hội XII của Đảng; Nghị quyết s</w:t>
      </w:r>
      <w:r w:rsidR="007D2553" w:rsidRPr="004C4CE4">
        <w:rPr>
          <w:rFonts w:ascii="Times New Roman" w:hAnsi="Times New Roman"/>
          <w:spacing w:val="-2"/>
          <w:szCs w:val="28"/>
          <w:lang w:val="es-ES"/>
        </w:rPr>
        <w:t>ố 20-NQ/TW</w:t>
      </w:r>
      <w:r w:rsidRPr="004C4CE4">
        <w:rPr>
          <w:rFonts w:ascii="Times New Roman" w:hAnsi="Times New Roman"/>
          <w:spacing w:val="-2"/>
          <w:szCs w:val="28"/>
          <w:lang w:val="es-ES"/>
        </w:rPr>
        <w:t xml:space="preserve"> ngày 01 tháng 11 năm 2012 của Hội nghị lần thứ 6</w:t>
      </w:r>
      <w:r w:rsidR="007D2553" w:rsidRPr="004C4CE4">
        <w:rPr>
          <w:rFonts w:ascii="Times New Roman" w:hAnsi="Times New Roman"/>
          <w:spacing w:val="-2"/>
          <w:szCs w:val="28"/>
          <w:lang w:val="es-ES"/>
        </w:rPr>
        <w:t xml:space="preserve"> Ban Chấp hành Trung ương Đảng khóa XI về phát triển </w:t>
      </w:r>
      <w:r w:rsidR="0067704E" w:rsidRPr="004C4CE4">
        <w:rPr>
          <w:rFonts w:ascii="Times New Roman" w:hAnsi="Times New Roman"/>
          <w:spacing w:val="-2"/>
          <w:szCs w:val="28"/>
          <w:lang w:val="es-ES"/>
        </w:rPr>
        <w:t>khoa học và công nghệ</w:t>
      </w:r>
      <w:r w:rsidRPr="004C4CE4">
        <w:rPr>
          <w:rFonts w:ascii="Times New Roman" w:hAnsi="Times New Roman"/>
          <w:spacing w:val="-2"/>
          <w:szCs w:val="28"/>
          <w:lang w:val="es-ES"/>
        </w:rPr>
        <w:t xml:space="preserve"> phục vụ sự nghiệp c</w:t>
      </w:r>
      <w:r w:rsidR="007D2553" w:rsidRPr="004C4CE4">
        <w:rPr>
          <w:rFonts w:ascii="Times New Roman" w:hAnsi="Times New Roman"/>
          <w:spacing w:val="-2"/>
          <w:szCs w:val="28"/>
          <w:lang w:val="es-ES"/>
        </w:rPr>
        <w:t xml:space="preserve">ông nghiệp hóa, hiện đại hóa trong điều kiện kinh tế thị trường định hướng xã hội chủ nghĩa và hội nhập quốc tế; </w:t>
      </w:r>
      <w:r w:rsidRPr="004C4CE4">
        <w:rPr>
          <w:rFonts w:ascii="Times New Roman" w:hAnsi="Times New Roman"/>
          <w:spacing w:val="-2"/>
          <w:szCs w:val="28"/>
          <w:lang w:val="es-ES"/>
        </w:rPr>
        <w:t xml:space="preserve">Nghị quyết số 46/NQ-CP ngày 29 tháng 3 năm 2013 của Chính phủ về việc thực hiện Nghị quyết số 20-NQ/TW; </w:t>
      </w:r>
      <w:r w:rsidR="009943E2" w:rsidRPr="004C4CE4">
        <w:rPr>
          <w:rFonts w:ascii="Times New Roman" w:hAnsi="Times New Roman"/>
          <w:spacing w:val="-2"/>
          <w:szCs w:val="28"/>
          <w:lang w:val="es-ES"/>
        </w:rPr>
        <w:t xml:space="preserve">Nghị quyết số 297/NQ-UBTVQH14 ngày 02 tháng 11 năm 2016 của Ủy ban Thường vụ Quốc hội về nâng cao hiệu quả thực hiện chính sách, pháp luật về phát triển khoa học, công nghệ nhằm thúc đẩy công nghiệp hóa, hiện đại hóa giai đoạn 2015-2020, trong đó chú trọng đẩy mạnh công nghiệp hỗ trợ và cơ khí chế tạo; </w:t>
      </w:r>
      <w:r w:rsidR="007D2553" w:rsidRPr="004C4CE4">
        <w:rPr>
          <w:rFonts w:ascii="Times New Roman" w:hAnsi="Times New Roman"/>
          <w:spacing w:val="-2"/>
          <w:szCs w:val="28"/>
          <w:lang w:val="es-ES"/>
        </w:rPr>
        <w:t xml:space="preserve">Quyết định số 418/QĐ-TTg ngày 11 tháng 4 năm 2012 của Thủ </w:t>
      </w:r>
      <w:r w:rsidR="007D2553" w:rsidRPr="004C4CE4">
        <w:rPr>
          <w:rFonts w:ascii="Times New Roman" w:hAnsi="Times New Roman"/>
          <w:spacing w:val="-2"/>
          <w:szCs w:val="28"/>
          <w:lang w:val="es-ES"/>
        </w:rPr>
        <w:lastRenderedPageBreak/>
        <w:t xml:space="preserve">tướng Chính phủ phê duyệt Chiến lược phát triển </w:t>
      </w:r>
      <w:r w:rsidR="0067704E" w:rsidRPr="004C4CE4">
        <w:rPr>
          <w:rFonts w:ascii="Times New Roman" w:hAnsi="Times New Roman"/>
          <w:spacing w:val="-2"/>
          <w:szCs w:val="28"/>
          <w:lang w:val="es-ES"/>
        </w:rPr>
        <w:t>khoa học và công nghệ</w:t>
      </w:r>
      <w:r w:rsidR="007D2553" w:rsidRPr="004C4CE4">
        <w:rPr>
          <w:rFonts w:ascii="Times New Roman" w:hAnsi="Times New Roman"/>
          <w:spacing w:val="-2"/>
          <w:szCs w:val="28"/>
          <w:lang w:val="es-ES"/>
        </w:rPr>
        <w:t xml:space="preserve"> giai đoạn 2011-2020</w:t>
      </w:r>
      <w:r w:rsidR="00F33D97" w:rsidRPr="004C4CE4">
        <w:rPr>
          <w:rFonts w:ascii="Times New Roman" w:hAnsi="Times New Roman"/>
          <w:spacing w:val="-2"/>
          <w:szCs w:val="28"/>
          <w:lang w:val="es-ES"/>
        </w:rPr>
        <w:t xml:space="preserve"> (sau đây gọi tắt là Quyết định số 418/QĐ-TTg)</w:t>
      </w:r>
      <w:r w:rsidR="009943E2" w:rsidRPr="004C4CE4">
        <w:rPr>
          <w:rFonts w:ascii="Times New Roman" w:hAnsi="Times New Roman"/>
          <w:spacing w:val="-2"/>
          <w:szCs w:val="28"/>
          <w:lang w:val="es-ES"/>
        </w:rPr>
        <w:t xml:space="preserve">; </w:t>
      </w:r>
    </w:p>
    <w:p w:rsidR="007D2553" w:rsidRPr="003A4FE8" w:rsidRDefault="0062135B" w:rsidP="004C4CE4">
      <w:pPr>
        <w:spacing w:before="40" w:after="40"/>
        <w:ind w:firstLine="709"/>
        <w:rPr>
          <w:rFonts w:ascii="Times New Roman" w:hAnsi="Times New Roman"/>
          <w:bCs/>
          <w:szCs w:val="28"/>
          <w:lang w:val="es-ES"/>
        </w:rPr>
      </w:pPr>
      <w:r w:rsidRPr="003A4FE8">
        <w:rPr>
          <w:rFonts w:ascii="Times New Roman" w:hAnsi="Times New Roman"/>
          <w:szCs w:val="28"/>
          <w:lang w:val="es-ES"/>
        </w:rPr>
        <w:t xml:space="preserve">Ngoài các báo cáo đánh giá nêu trên, </w:t>
      </w:r>
      <w:r w:rsidR="007D2553" w:rsidRPr="003A4FE8">
        <w:rPr>
          <w:rFonts w:ascii="Times New Roman" w:hAnsi="Times New Roman"/>
          <w:szCs w:val="28"/>
          <w:lang w:val="es-ES"/>
        </w:rPr>
        <w:t>các Viện nghiên cứu, các tổ chức khoa học</w:t>
      </w:r>
      <w:r w:rsidR="00834CA5" w:rsidRPr="003A4FE8">
        <w:rPr>
          <w:rFonts w:ascii="Times New Roman" w:hAnsi="Times New Roman"/>
          <w:szCs w:val="28"/>
          <w:lang w:val="es-ES"/>
        </w:rPr>
        <w:t xml:space="preserve"> và công nghệ thuộc Bộ đánh giá tình hình thực hiện Nghị định số </w:t>
      </w:r>
      <w:r w:rsidR="007375EF">
        <w:rPr>
          <w:rFonts w:ascii="Times New Roman" w:hAnsi="Times New Roman"/>
          <w:szCs w:val="28"/>
          <w:lang w:val="es-ES"/>
        </w:rPr>
        <w:t>54/2016</w:t>
      </w:r>
      <w:r w:rsidR="00834CA5" w:rsidRPr="003A4FE8">
        <w:rPr>
          <w:rFonts w:ascii="Times New Roman" w:hAnsi="Times New Roman"/>
          <w:szCs w:val="28"/>
          <w:lang w:val="es-ES"/>
        </w:rPr>
        <w:t xml:space="preserve">/NĐ-CP ngày </w:t>
      </w:r>
      <w:r w:rsidR="007375EF">
        <w:rPr>
          <w:rFonts w:ascii="Times New Roman" w:hAnsi="Times New Roman"/>
          <w:szCs w:val="28"/>
          <w:lang w:val="es-ES"/>
        </w:rPr>
        <w:t>14</w:t>
      </w:r>
      <w:r w:rsidR="00834CA5" w:rsidRPr="003A4FE8">
        <w:rPr>
          <w:rFonts w:ascii="Times New Roman" w:hAnsi="Times New Roman"/>
          <w:szCs w:val="28"/>
          <w:lang w:val="es-ES"/>
        </w:rPr>
        <w:t xml:space="preserve"> tháng </w:t>
      </w:r>
      <w:r w:rsidR="007375EF">
        <w:rPr>
          <w:rFonts w:ascii="Times New Roman" w:hAnsi="Times New Roman"/>
          <w:szCs w:val="28"/>
          <w:lang w:val="es-ES"/>
        </w:rPr>
        <w:t>06</w:t>
      </w:r>
      <w:r w:rsidR="00834CA5" w:rsidRPr="003A4FE8">
        <w:rPr>
          <w:rFonts w:ascii="Times New Roman" w:hAnsi="Times New Roman"/>
          <w:szCs w:val="28"/>
          <w:lang w:val="es-ES"/>
        </w:rPr>
        <w:t xml:space="preserve"> năm 20</w:t>
      </w:r>
      <w:r w:rsidR="007375EF">
        <w:rPr>
          <w:rFonts w:ascii="Times New Roman" w:hAnsi="Times New Roman"/>
          <w:szCs w:val="28"/>
          <w:lang w:val="es-ES"/>
        </w:rPr>
        <w:t xml:space="preserve">16 của Chính phủ quy định cơ chế tự chủ </w:t>
      </w:r>
      <w:r w:rsidR="00834CA5" w:rsidRPr="003A4FE8">
        <w:rPr>
          <w:rFonts w:ascii="Times New Roman" w:hAnsi="Times New Roman"/>
          <w:szCs w:val="28"/>
          <w:lang w:val="es-ES"/>
        </w:rPr>
        <w:t xml:space="preserve">của tổ chức </w:t>
      </w:r>
      <w:r w:rsidR="00966788" w:rsidRPr="003A4FE8">
        <w:rPr>
          <w:rFonts w:ascii="Times New Roman" w:hAnsi="Times New Roman"/>
          <w:szCs w:val="28"/>
          <w:lang w:val="es-ES"/>
        </w:rPr>
        <w:t>khoa học và công nghệ</w:t>
      </w:r>
      <w:r w:rsidR="00834CA5" w:rsidRPr="003A4FE8">
        <w:rPr>
          <w:rFonts w:ascii="Times New Roman" w:hAnsi="Times New Roman"/>
          <w:szCs w:val="28"/>
          <w:lang w:val="es-ES"/>
        </w:rPr>
        <w:t xml:space="preserve"> công lập</w:t>
      </w:r>
      <w:r w:rsidR="00B21648">
        <w:rPr>
          <w:rFonts w:ascii="Times New Roman" w:hAnsi="Times New Roman"/>
          <w:szCs w:val="28"/>
          <w:lang w:val="es-ES"/>
        </w:rPr>
        <w:t xml:space="preserve">; </w:t>
      </w:r>
      <w:r w:rsidR="007C5B88">
        <w:rPr>
          <w:rFonts w:ascii="Times New Roman" w:hAnsi="Times New Roman"/>
          <w:szCs w:val="28"/>
          <w:lang w:val="es-ES"/>
        </w:rPr>
        <w:t>Nghị định số 80/2007/NĐ-CP ngày 19 tháng 5 năm 2007 của Chính phủ về doanh nghiệp khoa học công nghệ</w:t>
      </w:r>
      <w:r w:rsidR="004C4CE4">
        <w:rPr>
          <w:rFonts w:ascii="Times New Roman" w:hAnsi="Times New Roman"/>
          <w:szCs w:val="28"/>
          <w:lang w:val="es-ES"/>
        </w:rPr>
        <w:t>.</w:t>
      </w:r>
    </w:p>
    <w:p w:rsidR="003B027F" w:rsidRPr="003A4FE8" w:rsidRDefault="0067704E" w:rsidP="004C4CE4">
      <w:pPr>
        <w:spacing w:before="40" w:after="40"/>
        <w:ind w:firstLine="720"/>
        <w:rPr>
          <w:rFonts w:ascii="Times New Roman" w:hAnsi="Times New Roman"/>
          <w:b/>
          <w:bCs/>
          <w:szCs w:val="28"/>
          <w:lang w:val="es-ES"/>
        </w:rPr>
      </w:pPr>
      <w:r w:rsidRPr="003A4FE8">
        <w:rPr>
          <w:rFonts w:ascii="Times New Roman" w:hAnsi="Times New Roman"/>
          <w:b/>
          <w:bCs/>
          <w:szCs w:val="28"/>
          <w:lang w:val="es-ES"/>
        </w:rPr>
        <w:t>II</w:t>
      </w:r>
      <w:r w:rsidR="00572072" w:rsidRPr="003A4FE8">
        <w:rPr>
          <w:rFonts w:ascii="Times New Roman" w:hAnsi="Times New Roman"/>
          <w:b/>
          <w:bCs/>
          <w:szCs w:val="28"/>
          <w:lang w:val="es-ES"/>
        </w:rPr>
        <w:t>. Đánh giá tình hình thực hiện kế hoạch</w:t>
      </w:r>
      <w:r w:rsidRPr="003A4FE8">
        <w:rPr>
          <w:rFonts w:ascii="Times New Roman" w:hAnsi="Times New Roman"/>
          <w:b/>
          <w:bCs/>
          <w:szCs w:val="28"/>
          <w:lang w:val="es-ES"/>
        </w:rPr>
        <w:t xml:space="preserve"> hoạt động </w:t>
      </w:r>
      <w:r w:rsidR="00966788" w:rsidRPr="003A4FE8">
        <w:rPr>
          <w:rFonts w:ascii="Times New Roman" w:hAnsi="Times New Roman"/>
          <w:b/>
          <w:bCs/>
          <w:szCs w:val="28"/>
          <w:lang w:val="es-ES"/>
        </w:rPr>
        <w:t>khoa học và công nghệ</w:t>
      </w:r>
      <w:r w:rsidR="005600FA" w:rsidRPr="003A4FE8">
        <w:rPr>
          <w:rFonts w:ascii="Times New Roman" w:hAnsi="Times New Roman"/>
          <w:b/>
          <w:bCs/>
          <w:szCs w:val="28"/>
          <w:lang w:val="es-ES"/>
        </w:rPr>
        <w:t xml:space="preserve"> </w:t>
      </w:r>
      <w:r w:rsidR="003B027F" w:rsidRPr="003A4FE8">
        <w:rPr>
          <w:rFonts w:ascii="Times New Roman" w:hAnsi="Times New Roman"/>
          <w:b/>
          <w:bCs/>
          <w:szCs w:val="28"/>
        </w:rPr>
        <w:t xml:space="preserve">năm </w:t>
      </w:r>
      <w:r w:rsidR="00A0717F">
        <w:rPr>
          <w:rFonts w:ascii="Times New Roman" w:hAnsi="Times New Roman"/>
          <w:b/>
          <w:bCs/>
          <w:szCs w:val="28"/>
        </w:rPr>
        <w:t>2017</w:t>
      </w:r>
    </w:p>
    <w:p w:rsidR="003B027F" w:rsidRPr="003A4FE8" w:rsidRDefault="000278EF" w:rsidP="004C4CE4">
      <w:pPr>
        <w:spacing w:before="40" w:after="40"/>
        <w:ind w:firstLine="720"/>
        <w:rPr>
          <w:rFonts w:ascii="Times New Roman" w:hAnsi="Times New Roman"/>
          <w:b/>
          <w:bCs/>
          <w:szCs w:val="28"/>
          <w:lang w:val="es-ES"/>
        </w:rPr>
      </w:pPr>
      <w:r w:rsidRPr="003A4FE8">
        <w:rPr>
          <w:rFonts w:ascii="Times New Roman" w:hAnsi="Times New Roman"/>
          <w:b/>
          <w:bCs/>
          <w:szCs w:val="28"/>
          <w:lang w:val="es-ES"/>
        </w:rPr>
        <w:t xml:space="preserve">1. Đánh giá tình hình thực hiện các nhiệm vụ </w:t>
      </w:r>
      <w:r w:rsidR="00966788" w:rsidRPr="003A4FE8">
        <w:rPr>
          <w:rFonts w:ascii="Times New Roman" w:hAnsi="Times New Roman"/>
          <w:b/>
          <w:bCs/>
          <w:szCs w:val="28"/>
          <w:lang w:val="es-ES"/>
        </w:rPr>
        <w:t>khoa học và công nghệ</w:t>
      </w:r>
      <w:r w:rsidR="005600FA" w:rsidRPr="003A4FE8">
        <w:rPr>
          <w:rFonts w:ascii="Times New Roman" w:hAnsi="Times New Roman"/>
          <w:b/>
          <w:bCs/>
          <w:szCs w:val="28"/>
          <w:lang w:val="es-ES"/>
        </w:rPr>
        <w:t xml:space="preserve"> </w:t>
      </w:r>
      <w:r w:rsidR="003B027F" w:rsidRPr="003A4FE8">
        <w:rPr>
          <w:rFonts w:ascii="Times New Roman" w:hAnsi="Times New Roman"/>
          <w:b/>
          <w:bCs/>
          <w:szCs w:val="28"/>
        </w:rPr>
        <w:t xml:space="preserve">năm </w:t>
      </w:r>
      <w:r w:rsidR="007375EF">
        <w:rPr>
          <w:rFonts w:ascii="Times New Roman" w:hAnsi="Times New Roman"/>
          <w:b/>
          <w:bCs/>
          <w:szCs w:val="28"/>
        </w:rPr>
        <w:t>2017</w:t>
      </w:r>
    </w:p>
    <w:p w:rsidR="004601F8" w:rsidRPr="003A4FE8" w:rsidRDefault="004601F8" w:rsidP="004C4CE4">
      <w:pPr>
        <w:spacing w:before="40" w:after="40"/>
        <w:ind w:firstLine="720"/>
        <w:rPr>
          <w:rFonts w:ascii="Times New Roman" w:hAnsi="Times New Roman"/>
          <w:bCs/>
          <w:szCs w:val="28"/>
          <w:lang w:val="es-ES"/>
        </w:rPr>
      </w:pPr>
      <w:r w:rsidRPr="003A4FE8">
        <w:rPr>
          <w:rFonts w:ascii="Times New Roman" w:hAnsi="Times New Roman"/>
          <w:bCs/>
          <w:szCs w:val="28"/>
          <w:lang w:val="es-ES"/>
        </w:rPr>
        <w:t xml:space="preserve">Các đơn vị tổ chức đánh giá tình hình thực hiện </w:t>
      </w:r>
      <w:r w:rsidR="00193208" w:rsidRPr="003A4FE8">
        <w:rPr>
          <w:rFonts w:ascii="Times New Roman" w:hAnsi="Times New Roman"/>
          <w:bCs/>
          <w:szCs w:val="28"/>
          <w:lang w:val="es-ES"/>
        </w:rPr>
        <w:t xml:space="preserve">các nhiệm vụ khoa học và công nghệ </w:t>
      </w:r>
      <w:r w:rsidRPr="003A4FE8">
        <w:rPr>
          <w:rFonts w:ascii="Times New Roman" w:hAnsi="Times New Roman"/>
          <w:bCs/>
          <w:szCs w:val="28"/>
          <w:lang w:val="es-ES"/>
        </w:rPr>
        <w:t>năm 201</w:t>
      </w:r>
      <w:r w:rsidR="0069421C">
        <w:rPr>
          <w:rFonts w:ascii="Times New Roman" w:hAnsi="Times New Roman"/>
          <w:bCs/>
          <w:szCs w:val="28"/>
          <w:lang w:val="es-ES"/>
        </w:rPr>
        <w:t>7</w:t>
      </w:r>
      <w:r w:rsidRPr="003A4FE8">
        <w:rPr>
          <w:rFonts w:ascii="Times New Roman" w:hAnsi="Times New Roman"/>
          <w:bCs/>
          <w:szCs w:val="28"/>
          <w:lang w:val="es-ES"/>
        </w:rPr>
        <w:t xml:space="preserve"> trên hai khía cạnh:</w:t>
      </w:r>
    </w:p>
    <w:p w:rsidR="003136EC" w:rsidRPr="003A4FE8" w:rsidRDefault="00FB7FBE" w:rsidP="004C4CE4">
      <w:pPr>
        <w:spacing w:before="40" w:after="40"/>
        <w:ind w:firstLine="720"/>
        <w:rPr>
          <w:rFonts w:ascii="Times New Roman" w:hAnsi="Times New Roman"/>
          <w:bCs/>
          <w:szCs w:val="28"/>
          <w:lang w:val="es-ES"/>
        </w:rPr>
      </w:pPr>
      <w:r w:rsidRPr="003A4FE8">
        <w:rPr>
          <w:rFonts w:ascii="Times New Roman" w:hAnsi="Times New Roman"/>
          <w:bCs/>
          <w:szCs w:val="28"/>
          <w:lang w:val="es-ES"/>
        </w:rPr>
        <w:t>- Đánh</w:t>
      </w:r>
      <w:r w:rsidR="007644A3" w:rsidRPr="003A4FE8">
        <w:rPr>
          <w:rFonts w:ascii="Times New Roman" w:hAnsi="Times New Roman"/>
          <w:bCs/>
          <w:szCs w:val="28"/>
          <w:lang w:val="es-ES"/>
        </w:rPr>
        <w:t xml:space="preserve"> giá những kết quả nổi bật của hoạt động nghiên cứu khoa học và phát triển công nghệ, hoạt động ứng dụng, chuyển giao và đổi mới công nghệ </w:t>
      </w:r>
      <w:r w:rsidR="005600FA" w:rsidRPr="003A4FE8">
        <w:rPr>
          <w:rFonts w:ascii="Times New Roman" w:hAnsi="Times New Roman"/>
          <w:bCs/>
          <w:szCs w:val="28"/>
          <w:lang w:val="es-ES"/>
        </w:rPr>
        <w:t xml:space="preserve">trong </w:t>
      </w:r>
      <w:r w:rsidR="003B027F" w:rsidRPr="003A4FE8">
        <w:rPr>
          <w:rFonts w:ascii="Times New Roman" w:hAnsi="Times New Roman"/>
          <w:bCs/>
          <w:szCs w:val="28"/>
        </w:rPr>
        <w:t xml:space="preserve">năm </w:t>
      </w:r>
      <w:r w:rsidR="00FB4543" w:rsidRPr="003A4FE8">
        <w:rPr>
          <w:rFonts w:ascii="Times New Roman" w:hAnsi="Times New Roman"/>
          <w:bCs/>
          <w:szCs w:val="28"/>
        </w:rPr>
        <w:t>201</w:t>
      </w:r>
      <w:r w:rsidR="00465D6E">
        <w:rPr>
          <w:rFonts w:ascii="Times New Roman" w:hAnsi="Times New Roman"/>
          <w:bCs/>
          <w:szCs w:val="28"/>
        </w:rPr>
        <w:t>7</w:t>
      </w:r>
      <w:r w:rsidR="003B027F" w:rsidRPr="003A4FE8">
        <w:rPr>
          <w:rFonts w:ascii="Times New Roman" w:hAnsi="Times New Roman"/>
          <w:b/>
          <w:bCs/>
          <w:szCs w:val="28"/>
          <w:lang w:val="es-ES"/>
        </w:rPr>
        <w:t xml:space="preserve"> </w:t>
      </w:r>
      <w:r w:rsidR="00EB22C7" w:rsidRPr="003A4FE8">
        <w:rPr>
          <w:rFonts w:ascii="Times New Roman" w:hAnsi="Times New Roman"/>
          <w:bCs/>
          <w:szCs w:val="28"/>
          <w:lang w:val="es-ES"/>
        </w:rPr>
        <w:t xml:space="preserve">trên cơ sở việc tham gia thực hiện nhiệm vụ </w:t>
      </w:r>
      <w:r w:rsidR="00966788" w:rsidRPr="003A4FE8">
        <w:rPr>
          <w:rFonts w:ascii="Times New Roman" w:hAnsi="Times New Roman"/>
          <w:bCs/>
          <w:szCs w:val="28"/>
          <w:lang w:val="es-ES"/>
        </w:rPr>
        <w:t>khoa học và công nghệ</w:t>
      </w:r>
      <w:r w:rsidR="00EB22C7" w:rsidRPr="003A4FE8">
        <w:rPr>
          <w:rFonts w:ascii="Times New Roman" w:hAnsi="Times New Roman"/>
          <w:bCs/>
          <w:szCs w:val="28"/>
          <w:lang w:val="es-ES"/>
        </w:rPr>
        <w:t xml:space="preserve"> ở hai cấp: </w:t>
      </w:r>
      <w:r w:rsidR="009B58C5" w:rsidRPr="003A4FE8">
        <w:rPr>
          <w:rFonts w:ascii="Times New Roman" w:hAnsi="Times New Roman"/>
          <w:bCs/>
          <w:szCs w:val="28"/>
          <w:lang w:val="es-ES"/>
        </w:rPr>
        <w:t xml:space="preserve">cấp bộ và </w:t>
      </w:r>
      <w:r w:rsidR="00EB22C7" w:rsidRPr="003A4FE8">
        <w:rPr>
          <w:rFonts w:ascii="Times New Roman" w:hAnsi="Times New Roman"/>
          <w:bCs/>
          <w:szCs w:val="28"/>
          <w:lang w:val="es-ES"/>
        </w:rPr>
        <w:t xml:space="preserve">cấp quốc gia (bao gồm các nhiệm vụ thuộc các chương trình </w:t>
      </w:r>
      <w:r w:rsidR="00966788" w:rsidRPr="003A4FE8">
        <w:rPr>
          <w:rFonts w:ascii="Times New Roman" w:hAnsi="Times New Roman"/>
          <w:bCs/>
          <w:szCs w:val="28"/>
          <w:lang w:val="es-ES"/>
        </w:rPr>
        <w:t xml:space="preserve">khoa học và công nghệ </w:t>
      </w:r>
      <w:r w:rsidR="00C344FF" w:rsidRPr="003A4FE8">
        <w:rPr>
          <w:rFonts w:ascii="Times New Roman" w:hAnsi="Times New Roman"/>
          <w:bCs/>
          <w:szCs w:val="28"/>
          <w:lang w:val="es-ES"/>
        </w:rPr>
        <w:t>trọng điểm cấp quốc gia;</w:t>
      </w:r>
      <w:r w:rsidR="00EB22C7" w:rsidRPr="003A4FE8">
        <w:rPr>
          <w:rFonts w:ascii="Times New Roman" w:hAnsi="Times New Roman"/>
          <w:bCs/>
          <w:szCs w:val="28"/>
          <w:lang w:val="es-ES"/>
        </w:rPr>
        <w:t xml:space="preserve"> các nhiệm vụ độc lập cấp quốc gia</w:t>
      </w:r>
      <w:r w:rsidR="00C344FF" w:rsidRPr="003A4FE8">
        <w:rPr>
          <w:rFonts w:ascii="Times New Roman" w:hAnsi="Times New Roman"/>
          <w:bCs/>
          <w:szCs w:val="28"/>
          <w:lang w:val="es-ES"/>
        </w:rPr>
        <w:t>;</w:t>
      </w:r>
      <w:r w:rsidR="00EB22C7" w:rsidRPr="003A4FE8">
        <w:rPr>
          <w:rFonts w:ascii="Times New Roman" w:hAnsi="Times New Roman"/>
          <w:bCs/>
          <w:szCs w:val="28"/>
          <w:lang w:val="es-ES"/>
        </w:rPr>
        <w:t xml:space="preserve"> nhiệm vụ hợp tác nghiên cứu theo Nghị định thư</w:t>
      </w:r>
      <w:r w:rsidR="00C344FF" w:rsidRPr="003A4FE8">
        <w:rPr>
          <w:rFonts w:ascii="Times New Roman" w:hAnsi="Times New Roman"/>
          <w:bCs/>
          <w:szCs w:val="28"/>
          <w:lang w:val="es-ES"/>
        </w:rPr>
        <w:t>;</w:t>
      </w:r>
      <w:r w:rsidR="00746B56">
        <w:rPr>
          <w:rFonts w:ascii="Times New Roman" w:hAnsi="Times New Roman"/>
          <w:bCs/>
          <w:szCs w:val="28"/>
          <w:lang w:val="es-ES"/>
        </w:rPr>
        <w:t xml:space="preserve"> </w:t>
      </w:r>
      <w:r w:rsidR="005600FA" w:rsidRPr="003A4FE8">
        <w:rPr>
          <w:rFonts w:ascii="Times New Roman" w:hAnsi="Times New Roman"/>
          <w:bCs/>
          <w:szCs w:val="28"/>
          <w:lang w:val="es-ES"/>
        </w:rPr>
        <w:t>nhiệm vụ bảo tồn và khai thác quỹ gen</w:t>
      </w:r>
      <w:r w:rsidR="00C344FF" w:rsidRPr="003A4FE8">
        <w:rPr>
          <w:rFonts w:ascii="Times New Roman" w:hAnsi="Times New Roman"/>
          <w:bCs/>
          <w:szCs w:val="28"/>
          <w:lang w:val="es-ES"/>
        </w:rPr>
        <w:t>;</w:t>
      </w:r>
      <w:r w:rsidRPr="003A4FE8">
        <w:rPr>
          <w:rFonts w:ascii="Times New Roman" w:hAnsi="Times New Roman"/>
          <w:bCs/>
          <w:szCs w:val="28"/>
          <w:lang w:val="es-ES"/>
        </w:rPr>
        <w:t xml:space="preserve"> </w:t>
      </w:r>
      <w:r w:rsidR="00EB22C7" w:rsidRPr="003A4FE8">
        <w:rPr>
          <w:rFonts w:ascii="Times New Roman" w:hAnsi="Times New Roman"/>
          <w:bCs/>
          <w:szCs w:val="28"/>
          <w:lang w:val="es-ES"/>
        </w:rPr>
        <w:t xml:space="preserve">nhiệm vụ thực hiện các chương trình, đề án quốc gia do Thủ tướng Chính phủ giao Bộ Công Thương chủ trì). </w:t>
      </w:r>
    </w:p>
    <w:p w:rsidR="000278EF" w:rsidRPr="003A4FE8" w:rsidRDefault="003136EC" w:rsidP="004C4CE4">
      <w:pPr>
        <w:spacing w:before="40" w:after="40"/>
        <w:ind w:firstLine="720"/>
        <w:rPr>
          <w:rFonts w:ascii="Times New Roman" w:hAnsi="Times New Roman"/>
          <w:bCs/>
          <w:szCs w:val="28"/>
          <w:lang w:val="es-ES"/>
        </w:rPr>
      </w:pPr>
      <w:r w:rsidRPr="003A4FE8">
        <w:rPr>
          <w:rFonts w:ascii="Times New Roman" w:hAnsi="Times New Roman"/>
          <w:bCs/>
          <w:szCs w:val="28"/>
          <w:lang w:val="es-ES"/>
        </w:rPr>
        <w:t xml:space="preserve">- </w:t>
      </w:r>
      <w:r w:rsidR="008D44AC" w:rsidRPr="003A4FE8">
        <w:rPr>
          <w:rFonts w:ascii="Times New Roman" w:hAnsi="Times New Roman"/>
          <w:bCs/>
          <w:szCs w:val="28"/>
          <w:lang w:val="es-ES"/>
        </w:rPr>
        <w:t>Nhận xét, đ</w:t>
      </w:r>
      <w:r w:rsidR="00EB22C7" w:rsidRPr="003A4FE8">
        <w:rPr>
          <w:rFonts w:ascii="Times New Roman" w:hAnsi="Times New Roman"/>
          <w:bCs/>
          <w:szCs w:val="28"/>
          <w:lang w:val="es-ES"/>
        </w:rPr>
        <w:t>ánh giá</w:t>
      </w:r>
      <w:r w:rsidR="007644A3" w:rsidRPr="003A4FE8">
        <w:rPr>
          <w:rFonts w:ascii="Times New Roman" w:hAnsi="Times New Roman"/>
          <w:bCs/>
          <w:szCs w:val="28"/>
          <w:lang w:val="es-ES"/>
        </w:rPr>
        <w:t xml:space="preserve"> tác động của các kết quả nghiên cứu, ứng dụng, chuyển giao và đổi mới công nghệ vào đời sống, </w:t>
      </w:r>
      <w:r w:rsidR="00ED653A" w:rsidRPr="003A4FE8">
        <w:rPr>
          <w:rFonts w:ascii="Times New Roman" w:hAnsi="Times New Roman"/>
          <w:bCs/>
          <w:szCs w:val="28"/>
          <w:lang w:val="es-ES"/>
        </w:rPr>
        <w:t xml:space="preserve">vào chính hoạt động nghiên cứu, phát triển sản xuất kinh doanh của đơn vị qua một số chỉ tiêu sau: </w:t>
      </w:r>
      <w:r w:rsidR="0067704E" w:rsidRPr="003A4FE8">
        <w:rPr>
          <w:rFonts w:ascii="Times New Roman" w:hAnsi="Times New Roman"/>
          <w:bCs/>
          <w:szCs w:val="28"/>
          <w:lang w:val="es-ES"/>
        </w:rPr>
        <w:t xml:space="preserve">số lượng các công trình nghiên cứu được công bố quốc tế, trong nước; số lượng sáng chế, giải pháp hữu ích và các đối tượng quyền sở hữu công nghiệp khác đã được cấp văn bằng bảo hộ; doanh thu từ các hợp đồng tư vấn, chuyển giao công nghệ, khai thác tài sản trí tuệ </w:t>
      </w:r>
      <w:r w:rsidR="00ED653A" w:rsidRPr="003A4FE8">
        <w:rPr>
          <w:rFonts w:ascii="Times New Roman" w:hAnsi="Times New Roman"/>
          <w:bCs/>
          <w:szCs w:val="28"/>
          <w:lang w:val="es-ES"/>
        </w:rPr>
        <w:t>mang lại</w:t>
      </w:r>
      <w:r w:rsidR="003342C8" w:rsidRPr="003A4FE8">
        <w:rPr>
          <w:rFonts w:ascii="Times New Roman" w:hAnsi="Times New Roman"/>
          <w:bCs/>
          <w:szCs w:val="28"/>
          <w:lang w:val="es-ES"/>
        </w:rPr>
        <w:t>; kết quả việc xây dựng tiêu chuẩn, quy chuẩn kỹ thuật</w:t>
      </w:r>
      <w:r w:rsidR="0067704E" w:rsidRPr="003A4FE8">
        <w:rPr>
          <w:rFonts w:ascii="Times New Roman" w:hAnsi="Times New Roman"/>
          <w:bCs/>
          <w:szCs w:val="28"/>
          <w:lang w:val="es-ES"/>
        </w:rPr>
        <w:t>.</w:t>
      </w:r>
    </w:p>
    <w:p w:rsidR="00ED653A" w:rsidRPr="003A4FE8" w:rsidRDefault="00ED653A" w:rsidP="004C4CE4">
      <w:pPr>
        <w:spacing w:before="40" w:after="40"/>
        <w:ind w:firstLine="0"/>
        <w:rPr>
          <w:rFonts w:ascii="Times New Roman" w:hAnsi="Times New Roman"/>
          <w:bCs/>
          <w:szCs w:val="28"/>
          <w:lang w:val="es-ES"/>
        </w:rPr>
      </w:pPr>
      <w:r w:rsidRPr="003A4FE8">
        <w:rPr>
          <w:rFonts w:ascii="Times New Roman" w:hAnsi="Times New Roman"/>
          <w:bCs/>
          <w:szCs w:val="28"/>
          <w:lang w:val="es-ES"/>
        </w:rPr>
        <w:tab/>
        <w:t xml:space="preserve">Đối với các Tập đoàn, Tổng công ty, </w:t>
      </w:r>
      <w:r w:rsidR="00BE0E99" w:rsidRPr="003A4FE8">
        <w:rPr>
          <w:rFonts w:ascii="Times New Roman" w:hAnsi="Times New Roman"/>
          <w:bCs/>
          <w:szCs w:val="28"/>
          <w:lang w:val="es-ES"/>
        </w:rPr>
        <w:t xml:space="preserve">Công ty </w:t>
      </w:r>
      <w:r w:rsidRPr="003A4FE8">
        <w:rPr>
          <w:rFonts w:ascii="Times New Roman" w:hAnsi="Times New Roman"/>
          <w:bCs/>
          <w:szCs w:val="28"/>
          <w:lang w:val="es-ES"/>
        </w:rPr>
        <w:t xml:space="preserve">ngoài việc báo cáo kết quả thực hiện các nhiệm vụ sử dụng kinh phí từ nguồn vốn ngân sách nhà nước, đề nghị báo cáo kết quả thực hiện các chương trình, đề án, nhiệm vụ </w:t>
      </w:r>
      <w:r w:rsidR="00966788" w:rsidRPr="003A4FE8">
        <w:rPr>
          <w:rFonts w:ascii="Times New Roman" w:hAnsi="Times New Roman"/>
          <w:bCs/>
          <w:szCs w:val="28"/>
          <w:lang w:val="es-ES"/>
        </w:rPr>
        <w:t xml:space="preserve">khoa học và công nghệ </w:t>
      </w:r>
      <w:r w:rsidRPr="003A4FE8">
        <w:rPr>
          <w:rFonts w:ascii="Times New Roman" w:hAnsi="Times New Roman"/>
          <w:bCs/>
          <w:szCs w:val="28"/>
          <w:lang w:val="es-ES"/>
        </w:rPr>
        <w:t xml:space="preserve">sử dụng kinh phí từ nguồn vốn </w:t>
      </w:r>
      <w:r w:rsidR="00966788" w:rsidRPr="003A4FE8">
        <w:rPr>
          <w:rFonts w:ascii="Times New Roman" w:hAnsi="Times New Roman"/>
          <w:bCs/>
          <w:szCs w:val="28"/>
          <w:lang w:val="es-ES"/>
        </w:rPr>
        <w:t xml:space="preserve">khoa học và công nghệ </w:t>
      </w:r>
      <w:r w:rsidRPr="003A4FE8">
        <w:rPr>
          <w:rFonts w:ascii="Times New Roman" w:hAnsi="Times New Roman"/>
          <w:bCs/>
          <w:szCs w:val="28"/>
          <w:lang w:val="es-ES"/>
        </w:rPr>
        <w:t>của Tập đoàn, Tổng công ty.</w:t>
      </w:r>
    </w:p>
    <w:p w:rsidR="00BF34E8" w:rsidRPr="003A4FE8" w:rsidRDefault="0067704E" w:rsidP="004C4CE4">
      <w:pPr>
        <w:spacing w:before="40" w:after="40"/>
        <w:ind w:firstLine="0"/>
        <w:rPr>
          <w:rFonts w:ascii="Times New Roman" w:hAnsi="Times New Roman"/>
          <w:bCs/>
          <w:szCs w:val="28"/>
          <w:lang w:val="es-ES"/>
        </w:rPr>
      </w:pPr>
      <w:r w:rsidRPr="003A4FE8">
        <w:rPr>
          <w:rFonts w:ascii="Times New Roman" w:hAnsi="Times New Roman"/>
          <w:bCs/>
          <w:szCs w:val="28"/>
          <w:lang w:val="es-ES"/>
        </w:rPr>
        <w:tab/>
        <w:t xml:space="preserve">Đối với các Phòng thí nghiệm trọng điểm, </w:t>
      </w:r>
      <w:r w:rsidR="00BF34E8" w:rsidRPr="003A4FE8">
        <w:rPr>
          <w:rFonts w:ascii="Times New Roman" w:hAnsi="Times New Roman"/>
          <w:bCs/>
          <w:szCs w:val="28"/>
          <w:lang w:val="es-ES"/>
        </w:rPr>
        <w:t xml:space="preserve">việc xây dựng báo cáo đánh giá bám sát theo các quy định tại Thông tư số 09/2010/TT-BKHCN ngày 23 tháng 7 năm 2010 của Bộ trưởng Bộ Khoa học và Công nghệ về việc ban hành Quy chế đánh giá Phòng thí nghiệm trọng điểm. </w:t>
      </w:r>
      <w:r w:rsidR="004B52BF" w:rsidRPr="003A4FE8">
        <w:rPr>
          <w:rFonts w:ascii="Times New Roman" w:hAnsi="Times New Roman"/>
          <w:bCs/>
          <w:szCs w:val="28"/>
          <w:lang w:val="es-ES"/>
        </w:rPr>
        <w:t>Theo đó, n</w:t>
      </w:r>
      <w:r w:rsidR="00BF34E8" w:rsidRPr="003A4FE8">
        <w:rPr>
          <w:rFonts w:ascii="Times New Roman" w:hAnsi="Times New Roman"/>
          <w:bCs/>
          <w:szCs w:val="28"/>
          <w:lang w:val="es-ES"/>
        </w:rPr>
        <w:t xml:space="preserve">goài </w:t>
      </w:r>
      <w:r w:rsidRPr="003A4FE8">
        <w:rPr>
          <w:rFonts w:ascii="Times New Roman" w:hAnsi="Times New Roman"/>
          <w:bCs/>
          <w:szCs w:val="28"/>
          <w:lang w:val="es-ES"/>
        </w:rPr>
        <w:t xml:space="preserve">việc đánh giá </w:t>
      </w:r>
      <w:r w:rsidR="00A15EFF" w:rsidRPr="003A4FE8">
        <w:rPr>
          <w:rFonts w:ascii="Times New Roman" w:hAnsi="Times New Roman"/>
          <w:bCs/>
          <w:szCs w:val="28"/>
          <w:lang w:val="es-ES"/>
        </w:rPr>
        <w:t xml:space="preserve">những </w:t>
      </w:r>
      <w:r w:rsidRPr="003A4FE8">
        <w:rPr>
          <w:rFonts w:ascii="Times New Roman" w:hAnsi="Times New Roman"/>
          <w:bCs/>
          <w:szCs w:val="28"/>
          <w:lang w:val="es-ES"/>
        </w:rPr>
        <w:t xml:space="preserve">kết quả </w:t>
      </w:r>
      <w:r w:rsidR="00A15EFF" w:rsidRPr="003A4FE8">
        <w:rPr>
          <w:rFonts w:ascii="Times New Roman" w:hAnsi="Times New Roman"/>
          <w:bCs/>
          <w:szCs w:val="28"/>
          <w:lang w:val="es-ES"/>
        </w:rPr>
        <w:t xml:space="preserve">nổi bật của hoạt động nghiên cứu, ứng dụng, chuyển giao và đổi mới công nghệ trong </w:t>
      </w:r>
      <w:r w:rsidR="003B027F" w:rsidRPr="003A4FE8">
        <w:rPr>
          <w:rFonts w:ascii="Times New Roman" w:hAnsi="Times New Roman"/>
          <w:bCs/>
          <w:szCs w:val="28"/>
        </w:rPr>
        <w:t xml:space="preserve">năm </w:t>
      </w:r>
      <w:r w:rsidR="007105A3" w:rsidRPr="003A4FE8">
        <w:rPr>
          <w:rFonts w:ascii="Times New Roman" w:hAnsi="Times New Roman"/>
          <w:bCs/>
          <w:szCs w:val="28"/>
        </w:rPr>
        <w:t>201</w:t>
      </w:r>
      <w:r w:rsidR="00465D6E">
        <w:rPr>
          <w:rFonts w:ascii="Times New Roman" w:hAnsi="Times New Roman"/>
          <w:bCs/>
          <w:szCs w:val="28"/>
        </w:rPr>
        <w:t>7</w:t>
      </w:r>
      <w:r w:rsidR="003B027F" w:rsidRPr="003A4FE8">
        <w:rPr>
          <w:rFonts w:ascii="Times New Roman" w:hAnsi="Times New Roman"/>
          <w:b/>
          <w:bCs/>
          <w:szCs w:val="28"/>
          <w:lang w:val="es-ES"/>
        </w:rPr>
        <w:t xml:space="preserve"> </w:t>
      </w:r>
      <w:r w:rsidR="00A15EFF" w:rsidRPr="003A4FE8">
        <w:rPr>
          <w:rFonts w:ascii="Times New Roman" w:hAnsi="Times New Roman"/>
          <w:bCs/>
          <w:szCs w:val="28"/>
          <w:lang w:val="es-ES"/>
        </w:rPr>
        <w:t xml:space="preserve">như quy định ở trên, </w:t>
      </w:r>
      <w:r w:rsidR="00BE0E99" w:rsidRPr="003A4FE8">
        <w:rPr>
          <w:rFonts w:ascii="Times New Roman" w:hAnsi="Times New Roman"/>
          <w:bCs/>
          <w:szCs w:val="28"/>
          <w:lang w:val="es-ES"/>
        </w:rPr>
        <w:t xml:space="preserve">cần </w:t>
      </w:r>
      <w:r w:rsidRPr="003A4FE8">
        <w:rPr>
          <w:rFonts w:ascii="Times New Roman" w:hAnsi="Times New Roman"/>
          <w:bCs/>
          <w:szCs w:val="28"/>
          <w:lang w:val="es-ES"/>
        </w:rPr>
        <w:t xml:space="preserve">đánh giá việc thực hiện các quy định về: </w:t>
      </w:r>
    </w:p>
    <w:p w:rsidR="00BF34E8" w:rsidRPr="003A4FE8" w:rsidRDefault="00BF34E8" w:rsidP="004C4CE4">
      <w:pPr>
        <w:spacing w:before="40" w:after="40"/>
        <w:ind w:firstLine="0"/>
        <w:rPr>
          <w:rFonts w:ascii="Times New Roman" w:hAnsi="Times New Roman"/>
          <w:bCs/>
          <w:szCs w:val="28"/>
          <w:lang w:val="es-ES"/>
        </w:rPr>
      </w:pPr>
      <w:r w:rsidRPr="003A4FE8">
        <w:rPr>
          <w:rFonts w:ascii="Times New Roman" w:hAnsi="Times New Roman"/>
          <w:bCs/>
          <w:szCs w:val="28"/>
          <w:lang w:val="es-ES"/>
        </w:rPr>
        <w:tab/>
        <w:t>- T</w:t>
      </w:r>
      <w:r w:rsidR="0067704E" w:rsidRPr="003A4FE8">
        <w:rPr>
          <w:rFonts w:ascii="Times New Roman" w:hAnsi="Times New Roman"/>
          <w:bCs/>
          <w:szCs w:val="28"/>
          <w:lang w:val="es-ES"/>
        </w:rPr>
        <w:t>ổ chức bộ máy và hoạt động của Phòng thí ng</w:t>
      </w:r>
      <w:r w:rsidR="00A15EFF" w:rsidRPr="003A4FE8">
        <w:rPr>
          <w:rFonts w:ascii="Times New Roman" w:hAnsi="Times New Roman"/>
          <w:bCs/>
          <w:szCs w:val="28"/>
          <w:lang w:val="es-ES"/>
        </w:rPr>
        <w:t>hiệm,</w:t>
      </w:r>
      <w:r w:rsidR="0067704E" w:rsidRPr="003A4FE8">
        <w:rPr>
          <w:rFonts w:ascii="Times New Roman" w:hAnsi="Times New Roman"/>
          <w:bCs/>
          <w:szCs w:val="28"/>
          <w:lang w:val="es-ES"/>
        </w:rPr>
        <w:t xml:space="preserve"> hoạt độn</w:t>
      </w:r>
      <w:r w:rsidR="00A15EFF" w:rsidRPr="003A4FE8">
        <w:rPr>
          <w:rFonts w:ascii="Times New Roman" w:hAnsi="Times New Roman"/>
          <w:bCs/>
          <w:szCs w:val="28"/>
          <w:lang w:val="es-ES"/>
        </w:rPr>
        <w:t>g của Hội đồng Phòng thí nghiệm</w:t>
      </w:r>
      <w:r w:rsidRPr="003A4FE8">
        <w:rPr>
          <w:rFonts w:ascii="Times New Roman" w:hAnsi="Times New Roman"/>
          <w:bCs/>
          <w:szCs w:val="28"/>
          <w:lang w:val="es-ES"/>
        </w:rPr>
        <w:t xml:space="preserve"> trọng điểm;</w:t>
      </w:r>
    </w:p>
    <w:p w:rsidR="00BF34E8" w:rsidRPr="003A4FE8" w:rsidRDefault="00BF34E8" w:rsidP="004C4CE4">
      <w:pPr>
        <w:spacing w:before="40" w:after="40"/>
        <w:ind w:firstLine="0"/>
        <w:rPr>
          <w:rFonts w:ascii="Times New Roman" w:hAnsi="Times New Roman"/>
          <w:bCs/>
          <w:szCs w:val="28"/>
          <w:lang w:val="es-ES"/>
        </w:rPr>
      </w:pPr>
      <w:r w:rsidRPr="003A4FE8">
        <w:rPr>
          <w:rFonts w:ascii="Times New Roman" w:hAnsi="Times New Roman"/>
          <w:bCs/>
          <w:szCs w:val="28"/>
          <w:lang w:val="es-ES"/>
        </w:rPr>
        <w:lastRenderedPageBreak/>
        <w:tab/>
        <w:t>- Đánh giá về</w:t>
      </w:r>
      <w:r w:rsidR="00AA55B0" w:rsidRPr="003A4FE8">
        <w:rPr>
          <w:rFonts w:ascii="Times New Roman" w:hAnsi="Times New Roman"/>
          <w:bCs/>
          <w:szCs w:val="28"/>
          <w:lang w:val="es-ES"/>
        </w:rPr>
        <w:t xml:space="preserve"> cơ chế chính sách đối với P</w:t>
      </w:r>
      <w:r w:rsidR="0067704E" w:rsidRPr="003A4FE8">
        <w:rPr>
          <w:rFonts w:ascii="Times New Roman" w:hAnsi="Times New Roman"/>
          <w:bCs/>
          <w:szCs w:val="28"/>
          <w:lang w:val="es-ES"/>
        </w:rPr>
        <w:t>hòng thí nghiệm trọng điểm</w:t>
      </w:r>
      <w:r w:rsidR="00A15EFF" w:rsidRPr="003A4FE8">
        <w:rPr>
          <w:rFonts w:ascii="Times New Roman" w:hAnsi="Times New Roman"/>
          <w:bCs/>
          <w:szCs w:val="28"/>
          <w:lang w:val="es-ES"/>
        </w:rPr>
        <w:t>;</w:t>
      </w:r>
    </w:p>
    <w:p w:rsidR="00BF34E8" w:rsidRPr="003A4FE8" w:rsidRDefault="00BF34E8" w:rsidP="004C4CE4">
      <w:pPr>
        <w:spacing w:before="40" w:after="40"/>
        <w:ind w:firstLine="0"/>
        <w:rPr>
          <w:rFonts w:ascii="Times New Roman" w:hAnsi="Times New Roman"/>
          <w:bCs/>
          <w:szCs w:val="28"/>
          <w:lang w:val="es-ES"/>
        </w:rPr>
      </w:pPr>
      <w:r w:rsidRPr="003A4FE8">
        <w:rPr>
          <w:rFonts w:ascii="Times New Roman" w:hAnsi="Times New Roman"/>
          <w:bCs/>
          <w:szCs w:val="28"/>
          <w:lang w:val="es-ES"/>
        </w:rPr>
        <w:tab/>
        <w:t>- Đ</w:t>
      </w:r>
      <w:r w:rsidR="00A15EFF" w:rsidRPr="003A4FE8">
        <w:rPr>
          <w:rFonts w:ascii="Times New Roman" w:hAnsi="Times New Roman"/>
          <w:bCs/>
          <w:szCs w:val="28"/>
          <w:lang w:val="es-ES"/>
        </w:rPr>
        <w:t xml:space="preserve">ánh giá việc thực hiện nhiệm vụ và kinh phí hỗ trợ chi thường xuyên cho hoạt động </w:t>
      </w:r>
      <w:r w:rsidR="00255EFA" w:rsidRPr="003A4FE8">
        <w:rPr>
          <w:rFonts w:ascii="Times New Roman" w:hAnsi="Times New Roman"/>
          <w:bCs/>
          <w:szCs w:val="28"/>
          <w:lang w:val="es-ES"/>
        </w:rPr>
        <w:t xml:space="preserve">của </w:t>
      </w:r>
      <w:r w:rsidRPr="003A4FE8">
        <w:rPr>
          <w:rFonts w:ascii="Times New Roman" w:hAnsi="Times New Roman"/>
          <w:bCs/>
          <w:szCs w:val="28"/>
          <w:lang w:val="es-ES"/>
        </w:rPr>
        <w:t>P</w:t>
      </w:r>
      <w:r w:rsidR="00255EFA" w:rsidRPr="003A4FE8">
        <w:rPr>
          <w:rFonts w:ascii="Times New Roman" w:hAnsi="Times New Roman"/>
          <w:bCs/>
          <w:szCs w:val="28"/>
          <w:lang w:val="es-ES"/>
        </w:rPr>
        <w:t>hòng thí nghiệm</w:t>
      </w:r>
      <w:r w:rsidRPr="003A4FE8">
        <w:rPr>
          <w:rFonts w:ascii="Times New Roman" w:hAnsi="Times New Roman"/>
          <w:bCs/>
          <w:szCs w:val="28"/>
          <w:lang w:val="es-ES"/>
        </w:rPr>
        <w:t xml:space="preserve"> trọng điểm</w:t>
      </w:r>
      <w:r w:rsidR="00255EFA" w:rsidRPr="003A4FE8">
        <w:rPr>
          <w:rFonts w:ascii="Times New Roman" w:hAnsi="Times New Roman"/>
          <w:bCs/>
          <w:szCs w:val="28"/>
          <w:lang w:val="es-ES"/>
        </w:rPr>
        <w:t>;</w:t>
      </w:r>
    </w:p>
    <w:p w:rsidR="00BF34E8" w:rsidRPr="003A4FE8" w:rsidRDefault="00BF34E8" w:rsidP="004C4CE4">
      <w:pPr>
        <w:spacing w:before="40" w:after="40"/>
        <w:ind w:firstLine="0"/>
        <w:rPr>
          <w:rFonts w:ascii="Times New Roman" w:hAnsi="Times New Roman"/>
          <w:bCs/>
          <w:szCs w:val="28"/>
          <w:lang w:val="es-ES"/>
        </w:rPr>
      </w:pPr>
      <w:r w:rsidRPr="003A4FE8">
        <w:rPr>
          <w:rFonts w:ascii="Times New Roman" w:hAnsi="Times New Roman"/>
          <w:bCs/>
          <w:szCs w:val="28"/>
          <w:lang w:val="es-ES"/>
        </w:rPr>
        <w:tab/>
        <w:t xml:space="preserve">- Đánh giá về </w:t>
      </w:r>
      <w:r w:rsidR="0067704E" w:rsidRPr="003A4FE8">
        <w:rPr>
          <w:rFonts w:ascii="Times New Roman" w:hAnsi="Times New Roman"/>
          <w:bCs/>
          <w:szCs w:val="28"/>
          <w:lang w:val="es-ES"/>
        </w:rPr>
        <w:t>những tồn tại, vướng mắc và đề xuất kiến nghị để nâng cao hiệu quả khai thác,</w:t>
      </w:r>
      <w:r w:rsidR="000C3AC5" w:rsidRPr="003A4FE8">
        <w:rPr>
          <w:rFonts w:ascii="Times New Roman" w:hAnsi="Times New Roman"/>
          <w:bCs/>
          <w:szCs w:val="28"/>
          <w:lang w:val="es-ES"/>
        </w:rPr>
        <w:t xml:space="preserve"> hoạt động của </w:t>
      </w:r>
      <w:r w:rsidRPr="003A4FE8">
        <w:rPr>
          <w:rFonts w:ascii="Times New Roman" w:hAnsi="Times New Roman"/>
          <w:bCs/>
          <w:szCs w:val="28"/>
          <w:lang w:val="es-ES"/>
        </w:rPr>
        <w:t>P</w:t>
      </w:r>
      <w:r w:rsidR="000C3AC5" w:rsidRPr="003A4FE8">
        <w:rPr>
          <w:rFonts w:ascii="Times New Roman" w:hAnsi="Times New Roman"/>
          <w:bCs/>
          <w:szCs w:val="28"/>
          <w:lang w:val="es-ES"/>
        </w:rPr>
        <w:t>hòng thí nghiệm</w:t>
      </w:r>
      <w:r w:rsidR="00E3261A" w:rsidRPr="003A4FE8">
        <w:rPr>
          <w:rFonts w:ascii="Times New Roman" w:hAnsi="Times New Roman"/>
          <w:bCs/>
          <w:szCs w:val="28"/>
          <w:lang w:val="es-ES"/>
        </w:rPr>
        <w:t xml:space="preserve"> trọng điểm</w:t>
      </w:r>
      <w:r w:rsidR="000C3AC5" w:rsidRPr="003A4FE8">
        <w:rPr>
          <w:rFonts w:ascii="Times New Roman" w:hAnsi="Times New Roman"/>
          <w:bCs/>
          <w:szCs w:val="28"/>
          <w:lang w:val="es-ES"/>
        </w:rPr>
        <w:t>.</w:t>
      </w:r>
    </w:p>
    <w:p w:rsidR="00ED653A" w:rsidRPr="003A4FE8" w:rsidRDefault="00BF34E8" w:rsidP="004C4CE4">
      <w:pPr>
        <w:spacing w:before="40" w:after="40"/>
        <w:ind w:firstLine="0"/>
        <w:rPr>
          <w:rFonts w:ascii="Times New Roman" w:hAnsi="Times New Roman"/>
          <w:bCs/>
          <w:spacing w:val="-4"/>
          <w:szCs w:val="28"/>
          <w:lang w:val="es-ES"/>
        </w:rPr>
      </w:pPr>
      <w:r w:rsidRPr="003A4FE8">
        <w:rPr>
          <w:rFonts w:ascii="Times New Roman" w:hAnsi="Times New Roman"/>
          <w:bCs/>
          <w:szCs w:val="28"/>
          <w:lang w:val="es-ES"/>
        </w:rPr>
        <w:tab/>
      </w:r>
      <w:r w:rsidR="00ED653A" w:rsidRPr="003A4FE8">
        <w:rPr>
          <w:rFonts w:ascii="Times New Roman" w:hAnsi="Times New Roman"/>
          <w:bCs/>
          <w:spacing w:val="-4"/>
          <w:szCs w:val="28"/>
          <w:lang w:val="es-ES"/>
        </w:rPr>
        <w:t xml:space="preserve">Ngoài báo cáo bằng lời, các đơn vị tổng hợp </w:t>
      </w:r>
      <w:r w:rsidR="00645B01" w:rsidRPr="003A4FE8">
        <w:rPr>
          <w:rFonts w:ascii="Times New Roman" w:hAnsi="Times New Roman"/>
          <w:bCs/>
          <w:spacing w:val="-4"/>
          <w:szCs w:val="28"/>
          <w:lang w:val="es-ES"/>
        </w:rPr>
        <w:t>số liệu theo các biểu:</w:t>
      </w:r>
      <w:r w:rsidR="007C0F2A" w:rsidRPr="003A4FE8">
        <w:rPr>
          <w:rFonts w:ascii="Times New Roman" w:hAnsi="Times New Roman"/>
          <w:bCs/>
          <w:spacing w:val="-4"/>
          <w:szCs w:val="28"/>
          <w:lang w:val="es-ES"/>
        </w:rPr>
        <w:t xml:space="preserve"> KH201</w:t>
      </w:r>
      <w:r w:rsidR="00465D6E">
        <w:rPr>
          <w:rFonts w:ascii="Times New Roman" w:hAnsi="Times New Roman"/>
          <w:bCs/>
          <w:spacing w:val="-4"/>
          <w:szCs w:val="28"/>
          <w:lang w:val="es-ES"/>
        </w:rPr>
        <w:t>9</w:t>
      </w:r>
      <w:r w:rsidR="00ED653A" w:rsidRPr="003A4FE8">
        <w:rPr>
          <w:rFonts w:ascii="Times New Roman" w:hAnsi="Times New Roman"/>
          <w:bCs/>
          <w:spacing w:val="-4"/>
          <w:szCs w:val="28"/>
          <w:lang w:val="es-ES"/>
        </w:rPr>
        <w:t>-01, KH201</w:t>
      </w:r>
      <w:r w:rsidR="00465D6E">
        <w:rPr>
          <w:rFonts w:ascii="Times New Roman" w:hAnsi="Times New Roman"/>
          <w:bCs/>
          <w:spacing w:val="-4"/>
          <w:szCs w:val="28"/>
          <w:lang w:val="es-ES"/>
        </w:rPr>
        <w:t>9</w:t>
      </w:r>
      <w:r w:rsidR="00ED653A" w:rsidRPr="003A4FE8">
        <w:rPr>
          <w:rFonts w:ascii="Times New Roman" w:hAnsi="Times New Roman"/>
          <w:bCs/>
          <w:spacing w:val="-4"/>
          <w:szCs w:val="28"/>
          <w:lang w:val="es-ES"/>
        </w:rPr>
        <w:t>-02,</w:t>
      </w:r>
      <w:r w:rsidR="006E1AC6" w:rsidRPr="003A4FE8">
        <w:rPr>
          <w:rFonts w:ascii="Times New Roman" w:hAnsi="Times New Roman"/>
          <w:bCs/>
          <w:spacing w:val="-4"/>
          <w:szCs w:val="28"/>
          <w:lang w:val="es-ES"/>
        </w:rPr>
        <w:t xml:space="preserve"> KH201</w:t>
      </w:r>
      <w:r w:rsidR="00465D6E">
        <w:rPr>
          <w:rFonts w:ascii="Times New Roman" w:hAnsi="Times New Roman"/>
          <w:bCs/>
          <w:spacing w:val="-4"/>
          <w:szCs w:val="28"/>
          <w:lang w:val="es-ES"/>
        </w:rPr>
        <w:t>9</w:t>
      </w:r>
      <w:r w:rsidR="006E1AC6" w:rsidRPr="003A4FE8">
        <w:rPr>
          <w:rFonts w:ascii="Times New Roman" w:hAnsi="Times New Roman"/>
          <w:bCs/>
          <w:spacing w:val="-4"/>
          <w:szCs w:val="28"/>
          <w:lang w:val="es-ES"/>
        </w:rPr>
        <w:t>-03 Phụ lục 1</w:t>
      </w:r>
      <w:r w:rsidR="00ED653A" w:rsidRPr="003A4FE8">
        <w:rPr>
          <w:rFonts w:ascii="Times New Roman" w:hAnsi="Times New Roman"/>
          <w:bCs/>
          <w:spacing w:val="-4"/>
          <w:szCs w:val="28"/>
          <w:lang w:val="es-ES"/>
        </w:rPr>
        <w:t>.</w:t>
      </w:r>
      <w:r w:rsidR="006E1AC6" w:rsidRPr="003A4FE8">
        <w:rPr>
          <w:rFonts w:ascii="Times New Roman" w:hAnsi="Times New Roman"/>
          <w:bCs/>
          <w:spacing w:val="-4"/>
          <w:szCs w:val="28"/>
          <w:lang w:val="es-ES"/>
        </w:rPr>
        <w:t xml:space="preserve"> Riêng đối với các phòng thí nghiệm trọng điểm, đề nghị </w:t>
      </w:r>
      <w:r w:rsidR="00A346C3" w:rsidRPr="003A4FE8">
        <w:rPr>
          <w:rFonts w:ascii="Times New Roman" w:hAnsi="Times New Roman"/>
          <w:bCs/>
          <w:spacing w:val="-4"/>
          <w:szCs w:val="28"/>
          <w:lang w:val="es-ES"/>
        </w:rPr>
        <w:t xml:space="preserve">cung cấp bổ sung số liệu </w:t>
      </w:r>
      <w:r w:rsidR="006E1AC6" w:rsidRPr="003A4FE8">
        <w:rPr>
          <w:rFonts w:ascii="Times New Roman" w:hAnsi="Times New Roman"/>
          <w:bCs/>
          <w:spacing w:val="-4"/>
          <w:szCs w:val="28"/>
          <w:lang w:val="es-ES"/>
        </w:rPr>
        <w:t xml:space="preserve">theo </w:t>
      </w:r>
      <w:r w:rsidR="00645B01" w:rsidRPr="003A4FE8">
        <w:rPr>
          <w:rFonts w:ascii="Times New Roman" w:hAnsi="Times New Roman"/>
          <w:bCs/>
          <w:spacing w:val="-4"/>
          <w:szCs w:val="28"/>
          <w:lang w:val="es-ES"/>
        </w:rPr>
        <w:t>hai b</w:t>
      </w:r>
      <w:r w:rsidR="00A346C3" w:rsidRPr="003A4FE8">
        <w:rPr>
          <w:rFonts w:ascii="Times New Roman" w:hAnsi="Times New Roman"/>
          <w:bCs/>
          <w:spacing w:val="-4"/>
          <w:szCs w:val="28"/>
          <w:lang w:val="es-ES"/>
        </w:rPr>
        <w:t>iểu</w:t>
      </w:r>
      <w:r w:rsidR="00645B01" w:rsidRPr="003A4FE8">
        <w:rPr>
          <w:rFonts w:ascii="Times New Roman" w:hAnsi="Times New Roman"/>
          <w:bCs/>
          <w:spacing w:val="-4"/>
          <w:szCs w:val="28"/>
          <w:lang w:val="es-ES"/>
        </w:rPr>
        <w:t>:</w:t>
      </w:r>
      <w:r w:rsidR="006E1AC6" w:rsidRPr="003A4FE8">
        <w:rPr>
          <w:rFonts w:ascii="Times New Roman" w:hAnsi="Times New Roman"/>
          <w:bCs/>
          <w:spacing w:val="-4"/>
          <w:szCs w:val="28"/>
          <w:lang w:val="es-ES"/>
        </w:rPr>
        <w:t xml:space="preserve"> KH201</w:t>
      </w:r>
      <w:r w:rsidR="00465D6E">
        <w:rPr>
          <w:rFonts w:ascii="Times New Roman" w:hAnsi="Times New Roman"/>
          <w:bCs/>
          <w:spacing w:val="-4"/>
          <w:szCs w:val="28"/>
          <w:lang w:val="es-ES"/>
        </w:rPr>
        <w:t>9</w:t>
      </w:r>
      <w:r w:rsidR="00A346C3" w:rsidRPr="003A4FE8">
        <w:rPr>
          <w:rFonts w:ascii="Times New Roman" w:hAnsi="Times New Roman"/>
          <w:bCs/>
          <w:spacing w:val="-4"/>
          <w:szCs w:val="28"/>
          <w:lang w:val="es-ES"/>
        </w:rPr>
        <w:t>-04</w:t>
      </w:r>
      <w:r w:rsidR="00645B01" w:rsidRPr="003A4FE8">
        <w:rPr>
          <w:rFonts w:ascii="Times New Roman" w:hAnsi="Times New Roman"/>
          <w:bCs/>
          <w:spacing w:val="-4"/>
          <w:szCs w:val="28"/>
          <w:lang w:val="es-ES"/>
        </w:rPr>
        <w:t>,</w:t>
      </w:r>
      <w:r w:rsidR="00A346C3" w:rsidRPr="003A4FE8">
        <w:rPr>
          <w:rFonts w:ascii="Times New Roman" w:hAnsi="Times New Roman"/>
          <w:bCs/>
          <w:spacing w:val="-4"/>
          <w:szCs w:val="28"/>
          <w:lang w:val="es-ES"/>
        </w:rPr>
        <w:t xml:space="preserve"> KH201</w:t>
      </w:r>
      <w:r w:rsidR="00465D6E">
        <w:rPr>
          <w:rFonts w:ascii="Times New Roman" w:hAnsi="Times New Roman"/>
          <w:bCs/>
          <w:spacing w:val="-4"/>
          <w:szCs w:val="28"/>
          <w:lang w:val="es-ES"/>
        </w:rPr>
        <w:t>9</w:t>
      </w:r>
      <w:r w:rsidR="00A346C3" w:rsidRPr="003A4FE8">
        <w:rPr>
          <w:rFonts w:ascii="Times New Roman" w:hAnsi="Times New Roman"/>
          <w:bCs/>
          <w:spacing w:val="-4"/>
          <w:szCs w:val="28"/>
          <w:lang w:val="es-ES"/>
        </w:rPr>
        <w:t>-05 Phụ lục 1.</w:t>
      </w:r>
    </w:p>
    <w:p w:rsidR="000278EF" w:rsidRPr="003A4FE8" w:rsidRDefault="000278EF" w:rsidP="004C4CE4">
      <w:pPr>
        <w:spacing w:before="40" w:after="40"/>
        <w:ind w:firstLine="0"/>
        <w:rPr>
          <w:rFonts w:ascii="Times New Roman" w:hAnsi="Times New Roman"/>
          <w:b/>
          <w:bCs/>
          <w:szCs w:val="28"/>
          <w:lang w:val="es-ES"/>
        </w:rPr>
      </w:pPr>
      <w:r w:rsidRPr="003A4FE8">
        <w:rPr>
          <w:rFonts w:ascii="Times New Roman" w:hAnsi="Times New Roman"/>
          <w:bCs/>
          <w:szCs w:val="28"/>
          <w:lang w:val="es-ES"/>
        </w:rPr>
        <w:tab/>
      </w:r>
      <w:r w:rsidR="00ED653A" w:rsidRPr="003A4FE8">
        <w:rPr>
          <w:rFonts w:ascii="Times New Roman" w:hAnsi="Times New Roman"/>
          <w:b/>
          <w:bCs/>
          <w:szCs w:val="28"/>
          <w:lang w:val="es-ES"/>
        </w:rPr>
        <w:t>2</w:t>
      </w:r>
      <w:r w:rsidRPr="003A4FE8">
        <w:rPr>
          <w:rFonts w:ascii="Times New Roman" w:hAnsi="Times New Roman"/>
          <w:b/>
          <w:bCs/>
          <w:szCs w:val="28"/>
          <w:lang w:val="es-ES"/>
        </w:rPr>
        <w:t xml:space="preserve">. Đánh giá tình hình thực hiện các dự án sử dụng vốn sự nghiệp </w:t>
      </w:r>
      <w:r w:rsidR="00F76A6D" w:rsidRPr="003A4FE8">
        <w:rPr>
          <w:rFonts w:ascii="Times New Roman" w:hAnsi="Times New Roman"/>
          <w:b/>
          <w:bCs/>
          <w:szCs w:val="28"/>
          <w:lang w:val="es-ES"/>
        </w:rPr>
        <w:t>khoa học và công nghệ</w:t>
      </w:r>
      <w:r w:rsidRPr="003A4FE8">
        <w:rPr>
          <w:rFonts w:ascii="Times New Roman" w:hAnsi="Times New Roman"/>
          <w:b/>
          <w:bCs/>
          <w:szCs w:val="28"/>
          <w:lang w:val="es-ES"/>
        </w:rPr>
        <w:t xml:space="preserve"> để tăng cường năng lực nghiên cứu</w:t>
      </w:r>
    </w:p>
    <w:p w:rsidR="0067704E" w:rsidRPr="003A4FE8" w:rsidRDefault="0067704E" w:rsidP="004C4CE4">
      <w:pPr>
        <w:spacing w:before="40" w:after="40"/>
        <w:ind w:firstLine="709"/>
        <w:rPr>
          <w:rFonts w:ascii="Times New Roman" w:hAnsi="Times New Roman"/>
          <w:i/>
          <w:szCs w:val="28"/>
          <w:lang w:val="nl-NL"/>
        </w:rPr>
      </w:pPr>
      <w:r w:rsidRPr="003A4FE8">
        <w:rPr>
          <w:rFonts w:ascii="Times New Roman" w:hAnsi="Times New Roman"/>
          <w:i/>
          <w:szCs w:val="28"/>
          <w:lang w:val="es-ES"/>
        </w:rPr>
        <w:tab/>
      </w:r>
      <w:r w:rsidRPr="003A4FE8">
        <w:rPr>
          <w:rFonts w:ascii="Times New Roman" w:hAnsi="Times New Roman"/>
          <w:i/>
          <w:szCs w:val="28"/>
          <w:lang w:val="nl-NL"/>
        </w:rPr>
        <w:t xml:space="preserve">a) Tình hình thực hiện nhiệm vụ tăng cường trang thiết bị, sửa chữa chống xuống cấp phòng thí nghiệm </w:t>
      </w:r>
    </w:p>
    <w:p w:rsidR="009F0BDC" w:rsidRPr="003A4FE8" w:rsidRDefault="0067704E" w:rsidP="004C4CE4">
      <w:pPr>
        <w:spacing w:before="40" w:after="40"/>
        <w:ind w:firstLine="709"/>
        <w:rPr>
          <w:rFonts w:ascii="Times New Roman" w:hAnsi="Times New Roman"/>
          <w:szCs w:val="28"/>
          <w:lang w:val="nl-NL"/>
        </w:rPr>
      </w:pPr>
      <w:r w:rsidRPr="003A4FE8">
        <w:rPr>
          <w:rFonts w:ascii="Times New Roman" w:hAnsi="Times New Roman"/>
          <w:szCs w:val="28"/>
          <w:lang w:val="nl-NL"/>
        </w:rPr>
        <w:t>Các Viện nghiên cứu t</w:t>
      </w:r>
      <w:r w:rsidR="003B119B" w:rsidRPr="003A4FE8">
        <w:rPr>
          <w:rFonts w:ascii="Times New Roman" w:hAnsi="Times New Roman"/>
          <w:szCs w:val="28"/>
          <w:lang w:val="nl-NL"/>
        </w:rPr>
        <w:t>huộc</w:t>
      </w:r>
      <w:r w:rsidRPr="003A4FE8">
        <w:rPr>
          <w:rFonts w:ascii="Times New Roman" w:hAnsi="Times New Roman"/>
          <w:szCs w:val="28"/>
          <w:lang w:val="nl-NL"/>
        </w:rPr>
        <w:t xml:space="preserve"> Bộ </w:t>
      </w:r>
      <w:r w:rsidR="003B119B" w:rsidRPr="003A4FE8">
        <w:rPr>
          <w:rFonts w:ascii="Times New Roman" w:hAnsi="Times New Roman"/>
          <w:szCs w:val="28"/>
          <w:lang w:val="nl-NL"/>
        </w:rPr>
        <w:t>báo cáo kết quả và hiệu quả thực hiện các nhiệm vụ tăng cường trang thiết bị, sửa chữa chống xuống cấp phòng thí nghiệm trong</w:t>
      </w:r>
      <w:r w:rsidR="00465D6E">
        <w:rPr>
          <w:rFonts w:ascii="Times New Roman" w:hAnsi="Times New Roman"/>
          <w:szCs w:val="28"/>
          <w:lang w:val="nl-NL"/>
        </w:rPr>
        <w:t xml:space="preserve"> năm 2017</w:t>
      </w:r>
      <w:r w:rsidR="003B119B" w:rsidRPr="003A4FE8">
        <w:rPr>
          <w:rFonts w:ascii="Times New Roman" w:hAnsi="Times New Roman"/>
          <w:szCs w:val="28"/>
          <w:lang w:val="nl-NL"/>
        </w:rPr>
        <w:t xml:space="preserve">, trong đó ghi rõ nguồn vốn là từ ngân sách nhà nước cấp hay từ </w:t>
      </w:r>
      <w:r w:rsidR="00F47909" w:rsidRPr="003A4FE8">
        <w:rPr>
          <w:rFonts w:ascii="Times New Roman" w:hAnsi="Times New Roman"/>
          <w:szCs w:val="28"/>
          <w:lang w:val="nl-NL"/>
        </w:rPr>
        <w:t>nguồn kinh phí hỗ trợ của Tập đoàn, T</w:t>
      </w:r>
      <w:r w:rsidRPr="003A4FE8">
        <w:rPr>
          <w:rFonts w:ascii="Times New Roman" w:hAnsi="Times New Roman"/>
          <w:szCs w:val="28"/>
          <w:lang w:val="nl-NL"/>
        </w:rPr>
        <w:t>ổng công ty, nguồn vốn tự có h</w:t>
      </w:r>
      <w:r w:rsidR="009951C4" w:rsidRPr="003A4FE8">
        <w:rPr>
          <w:rFonts w:ascii="Times New Roman" w:hAnsi="Times New Roman"/>
          <w:szCs w:val="28"/>
          <w:lang w:val="nl-NL"/>
        </w:rPr>
        <w:t>oặc các nguồn vốn huy động khác</w:t>
      </w:r>
      <w:r w:rsidR="00203F01" w:rsidRPr="003A4FE8">
        <w:rPr>
          <w:rFonts w:ascii="Times New Roman" w:hAnsi="Times New Roman"/>
          <w:szCs w:val="28"/>
          <w:lang w:val="nl-NL"/>
        </w:rPr>
        <w:t>.</w:t>
      </w:r>
    </w:p>
    <w:p w:rsidR="0067704E" w:rsidRPr="003A4FE8" w:rsidRDefault="0067704E" w:rsidP="004C4CE4">
      <w:pPr>
        <w:spacing w:before="40" w:after="40"/>
        <w:ind w:firstLine="709"/>
        <w:rPr>
          <w:rFonts w:ascii="Times New Roman" w:hAnsi="Times New Roman"/>
          <w:i/>
          <w:spacing w:val="-12"/>
          <w:szCs w:val="28"/>
          <w:lang w:val="nl-NL"/>
        </w:rPr>
      </w:pPr>
      <w:r w:rsidRPr="003A4FE8">
        <w:rPr>
          <w:rFonts w:ascii="Times New Roman" w:hAnsi="Times New Roman"/>
          <w:i/>
          <w:spacing w:val="-12"/>
          <w:szCs w:val="28"/>
          <w:lang w:val="nl-NL"/>
        </w:rPr>
        <w:t xml:space="preserve">b) Tình hình thực hiện các dự án đầu tư chiều sâu tăng cường năng lực nghiên cứu </w:t>
      </w:r>
    </w:p>
    <w:p w:rsidR="00B8250D" w:rsidRPr="003A4FE8" w:rsidRDefault="00173CDF" w:rsidP="004C4CE4">
      <w:pPr>
        <w:spacing w:before="40" w:after="40"/>
        <w:ind w:firstLine="709"/>
        <w:rPr>
          <w:rFonts w:ascii="Times New Roman" w:hAnsi="Times New Roman"/>
          <w:szCs w:val="28"/>
          <w:lang w:val="nl-NL"/>
        </w:rPr>
      </w:pPr>
      <w:r w:rsidRPr="003A4FE8">
        <w:rPr>
          <w:rFonts w:ascii="Times New Roman" w:hAnsi="Times New Roman"/>
          <w:szCs w:val="28"/>
          <w:lang w:val="nl-NL"/>
        </w:rPr>
        <w:t xml:space="preserve">Các Viện nghiên cứu thuộc Bộ báo cáo kết quả và hiệu quả thực hiện các </w:t>
      </w:r>
      <w:r w:rsidRPr="003A4FE8">
        <w:rPr>
          <w:rFonts w:ascii="Times New Roman" w:hAnsi="Times New Roman"/>
          <w:spacing w:val="-6"/>
          <w:szCs w:val="28"/>
          <w:lang w:val="nl-NL"/>
        </w:rPr>
        <w:t xml:space="preserve">dự án đầu tư chiều sâu tăng cường năng lực nghiên cứu </w:t>
      </w:r>
      <w:r w:rsidRPr="003A4FE8">
        <w:rPr>
          <w:rFonts w:ascii="Times New Roman" w:hAnsi="Times New Roman"/>
          <w:szCs w:val="28"/>
          <w:lang w:val="nl-NL"/>
        </w:rPr>
        <w:t>trong năm 201</w:t>
      </w:r>
      <w:r w:rsidR="00465D6E">
        <w:rPr>
          <w:rFonts w:ascii="Times New Roman" w:hAnsi="Times New Roman"/>
          <w:szCs w:val="28"/>
          <w:lang w:val="nl-NL"/>
        </w:rPr>
        <w:t>7</w:t>
      </w:r>
      <w:r w:rsidRPr="003A4FE8">
        <w:rPr>
          <w:rFonts w:ascii="Times New Roman" w:hAnsi="Times New Roman"/>
          <w:szCs w:val="28"/>
          <w:lang w:val="nl-NL"/>
        </w:rPr>
        <w:t xml:space="preserve">, trong đó ghi rõ nguồn vốn là từ ngân sách nhà nước cấp hay từ nguồn kinh phí hỗ trợ của Tập đoàn, Tổng công ty, nguồn vốn tự có hoặc các nguồn vốn huy động khác. </w:t>
      </w:r>
      <w:r w:rsidRPr="003A4FE8">
        <w:rPr>
          <w:rFonts w:ascii="Times New Roman" w:hAnsi="Times New Roman"/>
          <w:bCs/>
          <w:spacing w:val="-6"/>
          <w:szCs w:val="28"/>
          <w:lang w:val="es-ES"/>
        </w:rPr>
        <w:t xml:space="preserve">Ngoài báo cáo bằng lời, các đơn vị tổng hợp số liệu </w:t>
      </w:r>
      <w:r w:rsidRPr="003A4FE8">
        <w:rPr>
          <w:rFonts w:ascii="Times New Roman" w:hAnsi="Times New Roman"/>
          <w:spacing w:val="-6"/>
          <w:szCs w:val="28"/>
          <w:lang w:val="nl-NL"/>
        </w:rPr>
        <w:t>theo biểu KH201</w:t>
      </w:r>
      <w:r w:rsidR="00465D6E">
        <w:rPr>
          <w:rFonts w:ascii="Times New Roman" w:hAnsi="Times New Roman"/>
          <w:spacing w:val="-6"/>
          <w:szCs w:val="28"/>
          <w:lang w:val="nl-NL"/>
        </w:rPr>
        <w:t>9</w:t>
      </w:r>
      <w:r w:rsidRPr="003A4FE8">
        <w:rPr>
          <w:rFonts w:ascii="Times New Roman" w:hAnsi="Times New Roman"/>
          <w:spacing w:val="-6"/>
          <w:szCs w:val="28"/>
          <w:lang w:val="nl-NL"/>
        </w:rPr>
        <w:t>-06, Phụ lục 1.</w:t>
      </w:r>
      <w:r w:rsidRPr="003A4FE8">
        <w:rPr>
          <w:rFonts w:ascii="Times New Roman" w:hAnsi="Times New Roman"/>
          <w:szCs w:val="28"/>
          <w:lang w:val="nl-NL"/>
        </w:rPr>
        <w:t xml:space="preserve"> N</w:t>
      </w:r>
      <w:r w:rsidR="00EA6790" w:rsidRPr="003A4FE8">
        <w:rPr>
          <w:rFonts w:ascii="Times New Roman" w:hAnsi="Times New Roman"/>
          <w:szCs w:val="28"/>
          <w:lang w:val="nl-NL"/>
        </w:rPr>
        <w:t xml:space="preserve">ội dung đánh giá việc thực hiện các dự án này gắn với tình hình </w:t>
      </w:r>
      <w:r w:rsidR="006A7DF9" w:rsidRPr="003A4FE8">
        <w:rPr>
          <w:rFonts w:ascii="Times New Roman" w:hAnsi="Times New Roman"/>
          <w:szCs w:val="28"/>
          <w:lang w:val="nl-NL"/>
        </w:rPr>
        <w:t xml:space="preserve">hoạt động </w:t>
      </w:r>
      <w:r w:rsidR="00EA6790" w:rsidRPr="003A4FE8">
        <w:rPr>
          <w:rFonts w:ascii="Times New Roman" w:hAnsi="Times New Roman"/>
          <w:szCs w:val="28"/>
          <w:lang w:val="nl-NL"/>
        </w:rPr>
        <w:t xml:space="preserve">thực tế tại đơn vị, </w:t>
      </w:r>
      <w:r w:rsidR="006A7DF9" w:rsidRPr="003A4FE8">
        <w:rPr>
          <w:rFonts w:ascii="Times New Roman" w:hAnsi="Times New Roman"/>
          <w:szCs w:val="28"/>
          <w:lang w:val="nl-NL"/>
        </w:rPr>
        <w:t xml:space="preserve">với </w:t>
      </w:r>
      <w:r w:rsidR="00EA6790" w:rsidRPr="003A4FE8">
        <w:rPr>
          <w:rFonts w:ascii="Times New Roman" w:hAnsi="Times New Roman"/>
          <w:szCs w:val="28"/>
          <w:lang w:val="nl-NL"/>
        </w:rPr>
        <w:t xml:space="preserve">kết quả hoạt động </w:t>
      </w:r>
      <w:r w:rsidRPr="003A4FE8">
        <w:rPr>
          <w:rFonts w:ascii="Times New Roman" w:hAnsi="Times New Roman"/>
          <w:szCs w:val="28"/>
          <w:lang w:val="nl-NL"/>
        </w:rPr>
        <w:t xml:space="preserve">nghiên cứu </w:t>
      </w:r>
      <w:r w:rsidR="006A7DF9" w:rsidRPr="003A4FE8">
        <w:rPr>
          <w:rFonts w:ascii="Times New Roman" w:hAnsi="Times New Roman"/>
          <w:szCs w:val="28"/>
          <w:lang w:val="nl-NL"/>
        </w:rPr>
        <w:t>và</w:t>
      </w:r>
      <w:r w:rsidR="00EA6790" w:rsidRPr="003A4FE8">
        <w:rPr>
          <w:rFonts w:ascii="Times New Roman" w:hAnsi="Times New Roman"/>
          <w:szCs w:val="28"/>
          <w:lang w:val="nl-NL"/>
        </w:rPr>
        <w:t xml:space="preserve"> số nhân lực của tổ chức khoa học và công nghệ để xác định, xây dựng các dự án mới từ năm 201</w:t>
      </w:r>
      <w:r w:rsidR="00465D6E">
        <w:rPr>
          <w:rFonts w:ascii="Times New Roman" w:hAnsi="Times New Roman"/>
          <w:szCs w:val="28"/>
          <w:lang w:val="nl-NL"/>
        </w:rPr>
        <w:t>9</w:t>
      </w:r>
      <w:r w:rsidR="00EA6790" w:rsidRPr="003A4FE8">
        <w:rPr>
          <w:rFonts w:ascii="Times New Roman" w:hAnsi="Times New Roman"/>
          <w:szCs w:val="28"/>
          <w:lang w:val="nl-NL"/>
        </w:rPr>
        <w:t>.</w:t>
      </w:r>
    </w:p>
    <w:p w:rsidR="00966788" w:rsidRPr="003A4FE8" w:rsidRDefault="00ED653A" w:rsidP="004C4CE4">
      <w:pPr>
        <w:spacing w:before="40" w:after="40"/>
        <w:ind w:firstLine="709"/>
        <w:rPr>
          <w:rFonts w:ascii="Times New Roman" w:hAnsi="Times New Roman"/>
          <w:b/>
          <w:bCs/>
          <w:szCs w:val="28"/>
          <w:lang w:val="nl-NL"/>
        </w:rPr>
      </w:pPr>
      <w:r w:rsidRPr="003A4FE8">
        <w:rPr>
          <w:rFonts w:ascii="Times New Roman" w:hAnsi="Times New Roman"/>
          <w:b/>
          <w:szCs w:val="28"/>
          <w:lang w:val="nl-NL"/>
        </w:rPr>
        <w:t xml:space="preserve">3. Đánh giá thực trạng nguồn nhân lực </w:t>
      </w:r>
      <w:r w:rsidR="00966788" w:rsidRPr="003A4FE8">
        <w:rPr>
          <w:rFonts w:ascii="Times New Roman" w:hAnsi="Times New Roman"/>
          <w:b/>
          <w:bCs/>
          <w:szCs w:val="28"/>
          <w:lang w:val="nl-NL"/>
        </w:rPr>
        <w:t>khoa học và công nghệ</w:t>
      </w:r>
      <w:r w:rsidR="003A70BA" w:rsidRPr="003A4FE8">
        <w:rPr>
          <w:rFonts w:ascii="Times New Roman" w:hAnsi="Times New Roman"/>
          <w:b/>
          <w:bCs/>
          <w:szCs w:val="28"/>
          <w:lang w:val="nl-NL"/>
        </w:rPr>
        <w:t xml:space="preserve"> và tình hình thực hiện nhiệm vụ thường xuyên theo chức năng của tổ chức khoa học và công nghệ công lập.</w:t>
      </w:r>
    </w:p>
    <w:p w:rsidR="00DF4A2B" w:rsidRPr="003A4FE8" w:rsidRDefault="00DF4A2B" w:rsidP="004C4CE4">
      <w:pPr>
        <w:spacing w:before="40" w:after="40"/>
        <w:ind w:firstLine="709"/>
        <w:rPr>
          <w:rFonts w:ascii="Times New Roman" w:hAnsi="Times New Roman"/>
          <w:bCs/>
          <w:szCs w:val="28"/>
          <w:lang w:val="nl-NL"/>
        </w:rPr>
      </w:pPr>
      <w:r w:rsidRPr="003A4FE8">
        <w:rPr>
          <w:rFonts w:ascii="Times New Roman" w:hAnsi="Times New Roman"/>
          <w:szCs w:val="28"/>
          <w:lang w:val="nl-NL"/>
        </w:rPr>
        <w:t xml:space="preserve">- Các Viện nghiên cứu thuộc Bộ thống kê và đánh giá thực trạng nguồn nhân lực </w:t>
      </w:r>
      <w:r w:rsidR="00465D6E">
        <w:rPr>
          <w:rFonts w:ascii="Times New Roman" w:hAnsi="Times New Roman"/>
          <w:bCs/>
          <w:szCs w:val="28"/>
        </w:rPr>
        <w:t>năm 2017</w:t>
      </w:r>
      <w:r w:rsidRPr="003A4FE8">
        <w:rPr>
          <w:rFonts w:ascii="Times New Roman" w:hAnsi="Times New Roman"/>
          <w:szCs w:val="28"/>
          <w:lang w:val="nl-NL"/>
        </w:rPr>
        <w:t>, đề xuất các kiến nghị về phát triển nguồn nhân lực khoa học và công nghệ trong giai đoạn tới. Ngoài báo cáo đánh giá bằng lời, các đơn vị tổng hợp số liệu nguồn nhân lực của đơn vị theo biểu KH201</w:t>
      </w:r>
      <w:r w:rsidR="00465D6E">
        <w:rPr>
          <w:rFonts w:ascii="Times New Roman" w:hAnsi="Times New Roman"/>
          <w:szCs w:val="28"/>
          <w:lang w:val="nl-NL"/>
        </w:rPr>
        <w:t>9</w:t>
      </w:r>
      <w:r w:rsidRPr="003A4FE8">
        <w:rPr>
          <w:rFonts w:ascii="Times New Roman" w:hAnsi="Times New Roman"/>
          <w:szCs w:val="28"/>
          <w:lang w:val="nl-NL"/>
        </w:rPr>
        <w:t>-07, Phụ lục 1.</w:t>
      </w:r>
    </w:p>
    <w:p w:rsidR="003A70BA" w:rsidRPr="003A4FE8" w:rsidRDefault="003A70BA" w:rsidP="004C4CE4">
      <w:pPr>
        <w:spacing w:before="40" w:after="40"/>
        <w:ind w:firstLine="0"/>
        <w:rPr>
          <w:rFonts w:ascii="Times New Roman" w:hAnsi="Times New Roman"/>
          <w:bCs/>
          <w:szCs w:val="28"/>
          <w:lang w:val="nl-NL"/>
        </w:rPr>
      </w:pPr>
      <w:r w:rsidRPr="003A4FE8">
        <w:rPr>
          <w:rFonts w:ascii="Times New Roman" w:hAnsi="Times New Roman"/>
          <w:bCs/>
          <w:szCs w:val="28"/>
          <w:lang w:val="nl-NL"/>
        </w:rPr>
        <w:tab/>
      </w:r>
      <w:r w:rsidR="00DF4A2B" w:rsidRPr="003A4FE8">
        <w:rPr>
          <w:rFonts w:ascii="Times New Roman" w:hAnsi="Times New Roman"/>
          <w:bCs/>
          <w:szCs w:val="28"/>
          <w:lang w:val="nl-NL"/>
        </w:rPr>
        <w:t>- Trên cơ sở hiện trạng nguồn nhân lực</w:t>
      </w:r>
      <w:r w:rsidR="00DB54C6" w:rsidRPr="003A4FE8">
        <w:rPr>
          <w:rFonts w:ascii="Times New Roman" w:hAnsi="Times New Roman"/>
          <w:bCs/>
          <w:szCs w:val="28"/>
          <w:lang w:val="nl-NL"/>
        </w:rPr>
        <w:t xml:space="preserve"> và các điều kiện sẵn có khác của đơn vị, c</w:t>
      </w:r>
      <w:r w:rsidRPr="003A4FE8">
        <w:rPr>
          <w:rFonts w:ascii="Times New Roman" w:hAnsi="Times New Roman"/>
          <w:bCs/>
          <w:szCs w:val="28"/>
          <w:lang w:val="nl-NL"/>
        </w:rPr>
        <w:t xml:space="preserve">ác Viện nghiên cứu thuộc Bộ </w:t>
      </w:r>
      <w:r w:rsidR="004B338F" w:rsidRPr="003A4FE8">
        <w:rPr>
          <w:rFonts w:ascii="Times New Roman" w:hAnsi="Times New Roman"/>
          <w:bCs/>
          <w:szCs w:val="28"/>
          <w:lang w:val="nl-NL"/>
        </w:rPr>
        <w:t xml:space="preserve">tổ chức đánh giá tình hình thực hiện nhiệm vụ thường xuyên theo chức năng </w:t>
      </w:r>
      <w:r w:rsidR="003560C4" w:rsidRPr="003A4FE8">
        <w:rPr>
          <w:rFonts w:ascii="Times New Roman" w:hAnsi="Times New Roman"/>
          <w:bCs/>
          <w:szCs w:val="28"/>
        </w:rPr>
        <w:t xml:space="preserve">năm </w:t>
      </w:r>
      <w:r w:rsidR="00465D6E">
        <w:rPr>
          <w:rFonts w:ascii="Times New Roman" w:hAnsi="Times New Roman"/>
          <w:bCs/>
          <w:szCs w:val="28"/>
        </w:rPr>
        <w:t>2017</w:t>
      </w:r>
      <w:r w:rsidR="004B338F" w:rsidRPr="003A4FE8">
        <w:rPr>
          <w:rFonts w:ascii="Times New Roman" w:hAnsi="Times New Roman"/>
          <w:bCs/>
          <w:szCs w:val="28"/>
          <w:lang w:val="nl-NL"/>
        </w:rPr>
        <w:t xml:space="preserve"> theo quy định của Thông tư liên tịch số 121/</w:t>
      </w:r>
      <w:r w:rsidR="00A76AB4" w:rsidRPr="003A4FE8">
        <w:rPr>
          <w:rFonts w:ascii="Times New Roman" w:hAnsi="Times New Roman"/>
          <w:bCs/>
          <w:szCs w:val="28"/>
          <w:lang w:val="nl-NL"/>
        </w:rPr>
        <w:t>2014/</w:t>
      </w:r>
      <w:r w:rsidR="004B338F" w:rsidRPr="003A4FE8">
        <w:rPr>
          <w:rFonts w:ascii="Times New Roman" w:hAnsi="Times New Roman"/>
          <w:bCs/>
          <w:szCs w:val="28"/>
          <w:lang w:val="nl-NL"/>
        </w:rPr>
        <w:t>TTLT-BTC-BKHCN ngày 25 tháng 8 năm 2014 của Bộ Tài chính và Bộ Khoa học và Công nghệ về hướng dẫn xây dựng dự toán, quản lý, sử dụng và quyết toán kinh phí thực hiện nhiệm vụ thường xuyên the</w:t>
      </w:r>
      <w:r w:rsidR="00A76AB4" w:rsidRPr="003A4FE8">
        <w:rPr>
          <w:rFonts w:ascii="Times New Roman" w:hAnsi="Times New Roman"/>
          <w:bCs/>
          <w:szCs w:val="28"/>
          <w:lang w:val="nl-NL"/>
        </w:rPr>
        <w:t xml:space="preserve">o chức năng của tổ chức khoa học và công nghệ công lập; Công văn số 4079/BKHCN-TCCB ngày 06 tháng 11 năm 2014 của Bộ Khoa học và Công nghệ về việc xây </w:t>
      </w:r>
      <w:r w:rsidR="00A76AB4" w:rsidRPr="003A4FE8">
        <w:rPr>
          <w:rFonts w:ascii="Times New Roman" w:hAnsi="Times New Roman"/>
          <w:bCs/>
          <w:szCs w:val="28"/>
          <w:lang w:val="nl-NL"/>
        </w:rPr>
        <w:lastRenderedPageBreak/>
        <w:t xml:space="preserve">dựng dự toán, quản lý, sử dụng và quyết toán kinh phí thực hiện nhiệm vụ thường xuyên theo chức năng của tổ chức khoa học và công nghệ công lập (sau đây gọi tắt là Thông tư liên tịch 121/2014/TTLT-BTC-BKHCN và Công văn số 4079/BKHCN-TCCB). Từ tình hình thực tế triển khai năm </w:t>
      </w:r>
      <w:r w:rsidR="00DB54C6" w:rsidRPr="003A4FE8">
        <w:rPr>
          <w:rFonts w:ascii="Times New Roman" w:hAnsi="Times New Roman"/>
          <w:bCs/>
          <w:szCs w:val="28"/>
          <w:lang w:val="nl-NL"/>
        </w:rPr>
        <w:t>201</w:t>
      </w:r>
      <w:r w:rsidR="00465D6E">
        <w:rPr>
          <w:rFonts w:ascii="Times New Roman" w:hAnsi="Times New Roman"/>
          <w:bCs/>
          <w:szCs w:val="28"/>
          <w:lang w:val="nl-NL"/>
        </w:rPr>
        <w:t>7</w:t>
      </w:r>
      <w:r w:rsidR="00A76AB4" w:rsidRPr="003A4FE8">
        <w:rPr>
          <w:rFonts w:ascii="Times New Roman" w:hAnsi="Times New Roman"/>
          <w:bCs/>
          <w:szCs w:val="28"/>
          <w:lang w:val="nl-NL"/>
        </w:rPr>
        <w:t>, các đơn vị đánh giá những thuận lợi, khó khăn để đề xuất các kiến nghị liên quan đến thực hiện nhiệm vụ thườ</w:t>
      </w:r>
      <w:r w:rsidR="00465D6E">
        <w:rPr>
          <w:rFonts w:ascii="Times New Roman" w:hAnsi="Times New Roman"/>
          <w:bCs/>
          <w:szCs w:val="28"/>
          <w:lang w:val="nl-NL"/>
        </w:rPr>
        <w:t>ng xuyên theo chức năng năm 2019</w:t>
      </w:r>
      <w:r w:rsidR="00A76AB4" w:rsidRPr="003A4FE8">
        <w:rPr>
          <w:rFonts w:ascii="Times New Roman" w:hAnsi="Times New Roman"/>
          <w:bCs/>
          <w:szCs w:val="28"/>
          <w:lang w:val="nl-NL"/>
        </w:rPr>
        <w:t>.</w:t>
      </w:r>
    </w:p>
    <w:p w:rsidR="00966788" w:rsidRPr="003A4FE8" w:rsidRDefault="003A70BA" w:rsidP="004C4CE4">
      <w:pPr>
        <w:spacing w:before="40" w:after="40"/>
        <w:ind w:firstLine="0"/>
        <w:rPr>
          <w:rFonts w:ascii="Times New Roman" w:hAnsi="Times New Roman"/>
          <w:bCs/>
          <w:szCs w:val="28"/>
          <w:lang w:val="nl-NL"/>
        </w:rPr>
      </w:pPr>
      <w:r w:rsidRPr="003A4FE8">
        <w:rPr>
          <w:rFonts w:ascii="Times New Roman" w:hAnsi="Times New Roman"/>
          <w:bCs/>
          <w:szCs w:val="28"/>
          <w:lang w:val="nl-NL"/>
        </w:rPr>
        <w:tab/>
      </w:r>
      <w:r w:rsidR="00F47909" w:rsidRPr="003A4FE8">
        <w:rPr>
          <w:rFonts w:ascii="Times New Roman" w:hAnsi="Times New Roman"/>
          <w:b/>
          <w:bCs/>
          <w:szCs w:val="28"/>
          <w:lang w:val="nl-NL"/>
        </w:rPr>
        <w:t>4</w:t>
      </w:r>
      <w:r w:rsidR="00652438" w:rsidRPr="003A4FE8">
        <w:rPr>
          <w:rFonts w:ascii="Times New Roman" w:hAnsi="Times New Roman"/>
          <w:b/>
          <w:bCs/>
          <w:szCs w:val="28"/>
          <w:lang w:val="nl-NL"/>
        </w:rPr>
        <w:t xml:space="preserve">. Đánh giá </w:t>
      </w:r>
      <w:r w:rsidR="00E47B55" w:rsidRPr="003A4FE8">
        <w:rPr>
          <w:rFonts w:ascii="Times New Roman" w:hAnsi="Times New Roman"/>
          <w:b/>
          <w:bCs/>
          <w:szCs w:val="28"/>
          <w:lang w:val="nl-NL"/>
        </w:rPr>
        <w:t xml:space="preserve">tình hình thành lập và </w:t>
      </w:r>
      <w:r w:rsidR="00652438" w:rsidRPr="003A4FE8">
        <w:rPr>
          <w:rFonts w:ascii="Times New Roman" w:hAnsi="Times New Roman"/>
          <w:b/>
          <w:bCs/>
          <w:szCs w:val="28"/>
          <w:lang w:val="nl-NL"/>
        </w:rPr>
        <w:t xml:space="preserve">hoạt động của Quỹ phát triển </w:t>
      </w:r>
      <w:r w:rsidR="00966788" w:rsidRPr="003A4FE8">
        <w:rPr>
          <w:rFonts w:ascii="Times New Roman" w:hAnsi="Times New Roman"/>
          <w:b/>
          <w:bCs/>
          <w:szCs w:val="28"/>
          <w:lang w:val="nl-NL"/>
        </w:rPr>
        <w:t>khoa học và công nghệ</w:t>
      </w:r>
    </w:p>
    <w:p w:rsidR="00EC7203" w:rsidRDefault="008D5FFE" w:rsidP="004C4CE4">
      <w:pPr>
        <w:spacing w:before="40" w:after="40"/>
        <w:ind w:firstLine="0"/>
        <w:rPr>
          <w:rFonts w:ascii="Times New Roman" w:hAnsi="Times New Roman"/>
          <w:szCs w:val="28"/>
          <w:lang w:val="nl-NL"/>
        </w:rPr>
      </w:pPr>
      <w:r w:rsidRPr="003A4FE8">
        <w:rPr>
          <w:rFonts w:ascii="Times New Roman" w:hAnsi="Times New Roman"/>
          <w:bCs/>
          <w:szCs w:val="28"/>
          <w:lang w:val="nl-NL"/>
        </w:rPr>
        <w:tab/>
      </w:r>
      <w:r w:rsidR="00EA6790" w:rsidRPr="003A4FE8">
        <w:rPr>
          <w:rFonts w:ascii="Times New Roman" w:hAnsi="Times New Roman"/>
          <w:szCs w:val="28"/>
          <w:lang w:val="nl-NL"/>
        </w:rPr>
        <w:t xml:space="preserve">Các Tập đoàn, Tổng Công </w:t>
      </w:r>
      <w:r w:rsidR="008B2566" w:rsidRPr="003A4FE8">
        <w:rPr>
          <w:rFonts w:ascii="Times New Roman" w:hAnsi="Times New Roman"/>
          <w:szCs w:val="28"/>
          <w:lang w:val="nl-NL"/>
        </w:rPr>
        <w:t>ty báo cáo tình hình thành lập Q</w:t>
      </w:r>
      <w:r w:rsidR="00EA6790" w:rsidRPr="003A4FE8">
        <w:rPr>
          <w:rFonts w:ascii="Times New Roman" w:hAnsi="Times New Roman"/>
          <w:szCs w:val="28"/>
          <w:lang w:val="nl-NL"/>
        </w:rPr>
        <w:t>uỹ phát triển khoa học và công nghệ</w:t>
      </w:r>
      <w:r w:rsidR="00E348DB" w:rsidRPr="003A4FE8">
        <w:rPr>
          <w:rFonts w:ascii="Times New Roman" w:hAnsi="Times New Roman"/>
          <w:szCs w:val="28"/>
          <w:lang w:val="nl-NL"/>
        </w:rPr>
        <w:t>, tình hình trích lập và sử dụng kinh phí</w:t>
      </w:r>
      <w:r w:rsidR="00EC7203" w:rsidRPr="003A4FE8">
        <w:rPr>
          <w:rFonts w:ascii="Times New Roman" w:hAnsi="Times New Roman"/>
          <w:szCs w:val="28"/>
          <w:lang w:val="nl-NL"/>
        </w:rPr>
        <w:t xml:space="preserve"> của Quỹ phát triển khoa học và công nghệ theo quy định của Luật khoa học và công nghệ, Luật Thuế thu nhập doanh nghiệp và các văn bản hướng dẫn Luật</w:t>
      </w:r>
      <w:r w:rsidR="00D02D48" w:rsidRPr="003A4FE8">
        <w:rPr>
          <w:rStyle w:val="FootnoteReference"/>
          <w:rFonts w:ascii="Times New Roman" w:hAnsi="Times New Roman"/>
          <w:b/>
        </w:rPr>
        <w:footnoteReference w:id="1"/>
      </w:r>
      <w:r w:rsidR="00EC7203" w:rsidRPr="003A4FE8">
        <w:rPr>
          <w:rFonts w:ascii="Times New Roman" w:hAnsi="Times New Roman"/>
          <w:szCs w:val="28"/>
          <w:lang w:val="nl-NL"/>
        </w:rPr>
        <w:t>; các đóng góp vào sự phát triển c</w:t>
      </w:r>
      <w:r w:rsidR="00B653B8" w:rsidRPr="003A4FE8">
        <w:rPr>
          <w:rFonts w:ascii="Times New Roman" w:hAnsi="Times New Roman"/>
          <w:szCs w:val="28"/>
          <w:lang w:val="nl-NL"/>
        </w:rPr>
        <w:t>ủa</w:t>
      </w:r>
      <w:r w:rsidR="00EC7203" w:rsidRPr="003A4FE8">
        <w:rPr>
          <w:rFonts w:ascii="Times New Roman" w:hAnsi="Times New Roman"/>
          <w:szCs w:val="28"/>
          <w:lang w:val="nl-NL"/>
        </w:rPr>
        <w:t xml:space="preserve"> Tập đoàn, Tổng Công ty thông qua các nhiệm vụ khoa học và công nghệ do quỹ tài trợ thực hiện; các kiến nghị về cơ chế, chính sách nhằm tạo thuận lợi cho việc phát huy hiệu quả </w:t>
      </w:r>
      <w:r w:rsidR="009C33FE">
        <w:rPr>
          <w:rFonts w:ascii="Times New Roman" w:hAnsi="Times New Roman"/>
          <w:szCs w:val="28"/>
          <w:lang w:val="nl-NL"/>
        </w:rPr>
        <w:t xml:space="preserve">hoạt động </w:t>
      </w:r>
      <w:r w:rsidR="00EC7203" w:rsidRPr="003A4FE8">
        <w:rPr>
          <w:rFonts w:ascii="Times New Roman" w:hAnsi="Times New Roman"/>
          <w:szCs w:val="28"/>
          <w:lang w:val="nl-NL"/>
        </w:rPr>
        <w:t xml:space="preserve">của quỹ. </w:t>
      </w:r>
    </w:p>
    <w:p w:rsidR="00256381" w:rsidRPr="00256381" w:rsidRDefault="00256381" w:rsidP="004C4CE4">
      <w:pPr>
        <w:spacing w:before="40" w:after="40"/>
        <w:ind w:firstLine="0"/>
        <w:rPr>
          <w:rFonts w:ascii="Times New Roman" w:hAnsi="Times New Roman"/>
          <w:b/>
          <w:szCs w:val="28"/>
          <w:lang w:val="nl-NL"/>
        </w:rPr>
      </w:pPr>
      <w:r>
        <w:rPr>
          <w:rFonts w:ascii="Times New Roman" w:hAnsi="Times New Roman"/>
          <w:szCs w:val="28"/>
          <w:lang w:val="nl-NL"/>
        </w:rPr>
        <w:tab/>
      </w:r>
      <w:r w:rsidRPr="00256381">
        <w:rPr>
          <w:rFonts w:ascii="Times New Roman" w:hAnsi="Times New Roman"/>
          <w:b/>
          <w:szCs w:val="28"/>
          <w:lang w:val="nl-NL"/>
        </w:rPr>
        <w:t>5. Đánh giá chung</w:t>
      </w:r>
    </w:p>
    <w:p w:rsidR="00256381" w:rsidRPr="003A4FE8" w:rsidRDefault="00256381" w:rsidP="004C4CE4">
      <w:pPr>
        <w:spacing w:before="40" w:after="40"/>
        <w:ind w:firstLine="0"/>
        <w:rPr>
          <w:rFonts w:ascii="Times New Roman" w:hAnsi="Times New Roman"/>
          <w:szCs w:val="28"/>
          <w:lang w:val="nl-NL"/>
        </w:rPr>
      </w:pPr>
      <w:r>
        <w:rPr>
          <w:rFonts w:ascii="Times New Roman" w:hAnsi="Times New Roman"/>
          <w:szCs w:val="28"/>
          <w:lang w:val="nl-NL"/>
        </w:rPr>
        <w:tab/>
        <w:t xml:space="preserve">Các đơn vị tập trung đánh giá những kết quả nổi bật từ hoạt động khoa học và công nghệ của đơn vị; từ đó nhấn mạnh những đóng góp của hoạt động khoa học và công nghệ vào sự phát triển nói riêng của đơn vị và sự phát triển của ngành Công Thương nói chung. </w:t>
      </w:r>
      <w:r w:rsidR="000E5953">
        <w:rPr>
          <w:rFonts w:ascii="Times New Roman" w:hAnsi="Times New Roman"/>
          <w:szCs w:val="28"/>
          <w:lang w:val="nl-NL"/>
        </w:rPr>
        <w:t xml:space="preserve">Việc đánh giá thông qua các mục tiêu, chỉ tiêu được đề ra trong Quyết định số </w:t>
      </w:r>
      <w:r w:rsidR="000E5953" w:rsidRPr="00262E31">
        <w:rPr>
          <w:rFonts w:ascii="Times New Roman" w:hAnsi="Times New Roman"/>
          <w:bCs/>
          <w:spacing w:val="-2"/>
          <w:szCs w:val="28"/>
        </w:rPr>
        <w:t>5540/QĐ-BCT ngày 06 tháng 8 năm 2013</w:t>
      </w:r>
      <w:r w:rsidR="000E5953">
        <w:rPr>
          <w:rFonts w:ascii="Times New Roman" w:hAnsi="Times New Roman"/>
          <w:bCs/>
          <w:spacing w:val="-2"/>
          <w:szCs w:val="28"/>
        </w:rPr>
        <w:t xml:space="preserve"> phê duyệt Chiến lược phát triển khoa học và công nghệ ngành Công Thương giai đoạn 2011-2020.</w:t>
      </w:r>
    </w:p>
    <w:p w:rsidR="00CC5114" w:rsidRPr="003A4FE8" w:rsidRDefault="00CC5114" w:rsidP="004C4CE4">
      <w:pPr>
        <w:spacing w:before="40" w:after="40"/>
        <w:ind w:firstLine="0"/>
        <w:rPr>
          <w:rFonts w:ascii="Times New Roman" w:hAnsi="Times New Roman"/>
          <w:b/>
          <w:bCs/>
          <w:i/>
          <w:szCs w:val="28"/>
          <w:lang w:val="nl-NL"/>
        </w:rPr>
      </w:pPr>
      <w:r w:rsidRPr="003A4FE8">
        <w:rPr>
          <w:rFonts w:ascii="Times New Roman" w:hAnsi="Times New Roman"/>
          <w:bCs/>
          <w:szCs w:val="28"/>
          <w:lang w:val="nl-NL"/>
        </w:rPr>
        <w:tab/>
      </w:r>
      <w:r w:rsidR="00567FBE" w:rsidRPr="003A4FE8">
        <w:rPr>
          <w:rFonts w:ascii="Times New Roman" w:hAnsi="Times New Roman"/>
          <w:b/>
          <w:bCs/>
          <w:i/>
          <w:szCs w:val="28"/>
          <w:lang w:val="nl-NL"/>
        </w:rPr>
        <w:t>Lưu ý</w:t>
      </w:r>
      <w:r w:rsidR="005B78AD" w:rsidRPr="003A4FE8">
        <w:rPr>
          <w:rFonts w:ascii="Times New Roman" w:hAnsi="Times New Roman"/>
          <w:b/>
          <w:bCs/>
          <w:i/>
          <w:szCs w:val="28"/>
          <w:lang w:val="nl-NL"/>
        </w:rPr>
        <w:t xml:space="preserve"> chung</w:t>
      </w:r>
      <w:r w:rsidR="00567FBE" w:rsidRPr="003A4FE8">
        <w:rPr>
          <w:rFonts w:ascii="Times New Roman" w:hAnsi="Times New Roman"/>
          <w:b/>
          <w:bCs/>
          <w:i/>
          <w:szCs w:val="28"/>
          <w:lang w:val="nl-NL"/>
        </w:rPr>
        <w:t>:</w:t>
      </w:r>
      <w:r w:rsidRPr="003A4FE8">
        <w:rPr>
          <w:rFonts w:ascii="Times New Roman" w:hAnsi="Times New Roman"/>
          <w:b/>
          <w:bCs/>
          <w:i/>
          <w:szCs w:val="28"/>
          <w:lang w:val="nl-NL"/>
        </w:rPr>
        <w:t xml:space="preserve"> Bộ Công Thương sẽ không xem xét các đề xuất kế hoạch khoa học và công nghệ của các đơn vị nếu không có </w:t>
      </w:r>
      <w:r w:rsidR="001542AD" w:rsidRPr="003A4FE8">
        <w:rPr>
          <w:rFonts w:ascii="Times New Roman" w:hAnsi="Times New Roman"/>
          <w:b/>
          <w:i/>
          <w:szCs w:val="28"/>
          <w:lang w:val="nl-NL"/>
        </w:rPr>
        <w:t xml:space="preserve">Báo cáo đánh giá tình hình thực hiện </w:t>
      </w:r>
      <w:r w:rsidR="001542AD" w:rsidRPr="003A4FE8">
        <w:rPr>
          <w:rFonts w:ascii="Times New Roman" w:hAnsi="Times New Roman"/>
          <w:b/>
          <w:bCs/>
          <w:i/>
          <w:szCs w:val="28"/>
          <w:lang w:val="nl-NL"/>
        </w:rPr>
        <w:t xml:space="preserve">kế hoạch và dự toán ngân sách khoa học và công nghệ </w:t>
      </w:r>
      <w:r w:rsidR="00A05D62" w:rsidRPr="003A4FE8">
        <w:rPr>
          <w:rFonts w:ascii="Times New Roman" w:hAnsi="Times New Roman"/>
          <w:b/>
          <w:bCs/>
          <w:i/>
          <w:szCs w:val="28"/>
          <w:lang w:val="nl-NL"/>
        </w:rPr>
        <w:t>theo quy định.</w:t>
      </w:r>
    </w:p>
    <w:p w:rsidR="00652438" w:rsidRPr="003A4FE8" w:rsidRDefault="00652438" w:rsidP="004C4CE4">
      <w:pPr>
        <w:spacing w:before="40" w:after="40"/>
        <w:ind w:firstLine="0"/>
        <w:rPr>
          <w:rFonts w:ascii="Times New Roman" w:hAnsi="Times New Roman"/>
          <w:b/>
          <w:bCs/>
          <w:szCs w:val="28"/>
          <w:lang w:val="nl-NL"/>
        </w:rPr>
      </w:pPr>
      <w:r w:rsidRPr="003A4FE8">
        <w:rPr>
          <w:rFonts w:ascii="Times New Roman" w:hAnsi="Times New Roman"/>
          <w:bCs/>
          <w:szCs w:val="28"/>
          <w:lang w:val="nl-NL"/>
        </w:rPr>
        <w:tab/>
      </w:r>
      <w:r w:rsidRPr="003A4FE8">
        <w:rPr>
          <w:rFonts w:ascii="Times New Roman" w:hAnsi="Times New Roman"/>
          <w:b/>
          <w:bCs/>
          <w:szCs w:val="28"/>
          <w:lang w:val="nl-NL"/>
        </w:rPr>
        <w:t xml:space="preserve">B. </w:t>
      </w:r>
      <w:r w:rsidR="004B08CC" w:rsidRPr="003A4FE8">
        <w:rPr>
          <w:rFonts w:ascii="Times New Roman" w:hAnsi="Times New Roman"/>
          <w:b/>
          <w:bCs/>
          <w:szCs w:val="28"/>
          <w:lang w:val="nl-NL"/>
        </w:rPr>
        <w:t xml:space="preserve">XÂY DỰNG KẾ HOẠCH VÀ DỰ TOÁN NGÂN SÁCH </w:t>
      </w:r>
      <w:r w:rsidR="00CC5114" w:rsidRPr="003A4FE8">
        <w:rPr>
          <w:rFonts w:ascii="Times New Roman" w:hAnsi="Times New Roman"/>
          <w:b/>
          <w:bCs/>
          <w:szCs w:val="28"/>
          <w:lang w:val="nl-NL"/>
        </w:rPr>
        <w:t xml:space="preserve">KHOA HỌC VÀ CÔNG NGHỆ </w:t>
      </w:r>
      <w:r w:rsidR="00465D6E">
        <w:rPr>
          <w:rFonts w:ascii="Times New Roman" w:hAnsi="Times New Roman"/>
          <w:b/>
          <w:bCs/>
          <w:szCs w:val="28"/>
          <w:lang w:val="nl-NL"/>
        </w:rPr>
        <w:t>NĂM 2019</w:t>
      </w:r>
    </w:p>
    <w:p w:rsidR="007B3E9E" w:rsidRPr="003A4FE8" w:rsidRDefault="004B08CC" w:rsidP="004C4CE4">
      <w:pPr>
        <w:spacing w:before="40" w:after="40"/>
        <w:ind w:firstLine="0"/>
        <w:rPr>
          <w:rFonts w:ascii="Times New Roman" w:hAnsi="Times New Roman"/>
          <w:b/>
          <w:bCs/>
          <w:szCs w:val="28"/>
          <w:lang w:val="nl-NL"/>
        </w:rPr>
      </w:pPr>
      <w:r w:rsidRPr="003A4FE8">
        <w:rPr>
          <w:rFonts w:ascii="Times New Roman" w:hAnsi="Times New Roman"/>
          <w:bCs/>
          <w:szCs w:val="28"/>
          <w:lang w:val="nl-NL"/>
        </w:rPr>
        <w:tab/>
      </w:r>
      <w:r w:rsidR="007B3E9E" w:rsidRPr="003A4FE8">
        <w:rPr>
          <w:rFonts w:ascii="Times New Roman" w:hAnsi="Times New Roman"/>
          <w:b/>
          <w:bCs/>
          <w:szCs w:val="28"/>
          <w:lang w:val="nl-NL"/>
        </w:rPr>
        <w:t>I. Nguyên tắc chung</w:t>
      </w:r>
    </w:p>
    <w:p w:rsidR="004B08CC" w:rsidRPr="003A4FE8" w:rsidRDefault="004B08CC" w:rsidP="004C4CE4">
      <w:pPr>
        <w:spacing w:before="40" w:after="40"/>
        <w:ind w:firstLine="720"/>
        <w:rPr>
          <w:rFonts w:ascii="Times New Roman" w:hAnsi="Times New Roman"/>
          <w:bCs/>
          <w:szCs w:val="28"/>
          <w:lang w:val="nl-NL"/>
        </w:rPr>
      </w:pPr>
      <w:r w:rsidRPr="003A4FE8">
        <w:rPr>
          <w:rFonts w:ascii="Times New Roman" w:hAnsi="Times New Roman"/>
          <w:bCs/>
          <w:szCs w:val="28"/>
          <w:lang w:val="nl-NL"/>
        </w:rPr>
        <w:t>Căn cứ vào Chiến lược khoa học và công nghệ ngành Công Thương giai đoạn 2011-2020 đã được phê duyệt</w:t>
      </w:r>
      <w:r w:rsidR="00CC5114" w:rsidRPr="003A4FE8">
        <w:rPr>
          <w:rFonts w:ascii="Times New Roman" w:hAnsi="Times New Roman"/>
          <w:bCs/>
          <w:szCs w:val="28"/>
          <w:lang w:val="nl-NL"/>
        </w:rPr>
        <w:t xml:space="preserve"> tại Quyết định số 5540/QĐ-BCT ngày 06 tháng 8 năm 2013 của Bộ trưởng Bộ Công Thương</w:t>
      </w:r>
      <w:r w:rsidR="002334CE" w:rsidRPr="003A4FE8">
        <w:rPr>
          <w:rFonts w:ascii="Times New Roman" w:hAnsi="Times New Roman"/>
          <w:bCs/>
          <w:szCs w:val="28"/>
          <w:lang w:val="nl-NL"/>
        </w:rPr>
        <w:t xml:space="preserve"> và</w:t>
      </w:r>
      <w:r w:rsidRPr="003A4FE8">
        <w:rPr>
          <w:rFonts w:ascii="Times New Roman" w:hAnsi="Times New Roman"/>
          <w:bCs/>
          <w:szCs w:val="28"/>
          <w:lang w:val="nl-NL"/>
        </w:rPr>
        <w:t xml:space="preserve"> Kế hoạch hành động thực hiện Chiến lược đã</w:t>
      </w:r>
      <w:r w:rsidR="00CC5114" w:rsidRPr="003A4FE8">
        <w:rPr>
          <w:rFonts w:ascii="Times New Roman" w:hAnsi="Times New Roman"/>
          <w:bCs/>
          <w:szCs w:val="28"/>
          <w:lang w:val="nl-NL"/>
        </w:rPr>
        <w:t xml:space="preserve"> được các đơn vị</w:t>
      </w:r>
      <w:r w:rsidR="005B3664" w:rsidRPr="003A4FE8">
        <w:rPr>
          <w:rFonts w:ascii="Times New Roman" w:hAnsi="Times New Roman"/>
          <w:bCs/>
          <w:szCs w:val="28"/>
          <w:lang w:val="nl-NL"/>
        </w:rPr>
        <w:t xml:space="preserve"> </w:t>
      </w:r>
      <w:r w:rsidR="00CC5114" w:rsidRPr="003A4FE8">
        <w:rPr>
          <w:rFonts w:ascii="Times New Roman" w:hAnsi="Times New Roman"/>
          <w:bCs/>
          <w:szCs w:val="28"/>
          <w:lang w:val="nl-NL"/>
        </w:rPr>
        <w:t>ban hành</w:t>
      </w:r>
      <w:r w:rsidR="002334CE" w:rsidRPr="003A4FE8">
        <w:rPr>
          <w:rFonts w:ascii="Times New Roman" w:hAnsi="Times New Roman"/>
          <w:bCs/>
          <w:szCs w:val="28"/>
          <w:lang w:val="nl-NL"/>
        </w:rPr>
        <w:t>,</w:t>
      </w:r>
      <w:r w:rsidR="0078060E" w:rsidRPr="003A4FE8">
        <w:rPr>
          <w:rFonts w:ascii="Times New Roman" w:hAnsi="Times New Roman"/>
          <w:bCs/>
          <w:szCs w:val="28"/>
          <w:lang w:val="nl-NL"/>
        </w:rPr>
        <w:t xml:space="preserve"> các đơn vị xây dựng kế hoạch và </w:t>
      </w:r>
      <w:r w:rsidR="006E782A" w:rsidRPr="003A4FE8">
        <w:rPr>
          <w:rFonts w:ascii="Times New Roman" w:hAnsi="Times New Roman"/>
          <w:bCs/>
          <w:szCs w:val="28"/>
          <w:lang w:val="nl-NL"/>
        </w:rPr>
        <w:t>dự toán ngân sách năm 201</w:t>
      </w:r>
      <w:r w:rsidR="00465D6E">
        <w:rPr>
          <w:rFonts w:ascii="Times New Roman" w:hAnsi="Times New Roman"/>
          <w:bCs/>
          <w:szCs w:val="28"/>
          <w:lang w:val="nl-NL"/>
        </w:rPr>
        <w:t>9</w:t>
      </w:r>
      <w:r w:rsidR="0078060E" w:rsidRPr="003A4FE8">
        <w:rPr>
          <w:rFonts w:ascii="Times New Roman" w:hAnsi="Times New Roman"/>
          <w:bCs/>
          <w:szCs w:val="28"/>
          <w:lang w:val="nl-NL"/>
        </w:rPr>
        <w:t xml:space="preserve"> cho các nhiệm vụ khoa học và công nghệ cấp </w:t>
      </w:r>
      <w:r w:rsidR="00330DF3" w:rsidRPr="003A4FE8">
        <w:rPr>
          <w:rFonts w:ascii="Times New Roman" w:hAnsi="Times New Roman"/>
          <w:bCs/>
          <w:szCs w:val="28"/>
          <w:lang w:val="nl-NL"/>
        </w:rPr>
        <w:t>Quốc gia, cấp B</w:t>
      </w:r>
      <w:r w:rsidR="0078060E" w:rsidRPr="003A4FE8">
        <w:rPr>
          <w:rFonts w:ascii="Times New Roman" w:hAnsi="Times New Roman"/>
          <w:bCs/>
          <w:szCs w:val="28"/>
          <w:lang w:val="nl-NL"/>
        </w:rPr>
        <w:t>ộ dự</w:t>
      </w:r>
      <w:r w:rsidR="00AE4845" w:rsidRPr="003A4FE8">
        <w:rPr>
          <w:rFonts w:ascii="Times New Roman" w:hAnsi="Times New Roman"/>
          <w:bCs/>
          <w:szCs w:val="28"/>
          <w:lang w:val="nl-NL"/>
        </w:rPr>
        <w:t xml:space="preserve"> kiến đăng ký thực hiện năm 201</w:t>
      </w:r>
      <w:r w:rsidR="00465D6E">
        <w:rPr>
          <w:rFonts w:ascii="Times New Roman" w:hAnsi="Times New Roman"/>
          <w:bCs/>
          <w:szCs w:val="28"/>
          <w:lang w:val="nl-NL"/>
        </w:rPr>
        <w:t>9.</w:t>
      </w:r>
    </w:p>
    <w:p w:rsidR="007D62A4" w:rsidRPr="003A4FE8" w:rsidRDefault="00F05DE1" w:rsidP="004C4CE4">
      <w:pPr>
        <w:spacing w:before="40" w:after="40"/>
        <w:ind w:firstLine="0"/>
        <w:rPr>
          <w:rFonts w:ascii="Times New Roman" w:hAnsi="Times New Roman"/>
          <w:bCs/>
          <w:szCs w:val="28"/>
          <w:lang w:val="nl-NL"/>
        </w:rPr>
      </w:pPr>
      <w:r w:rsidRPr="003A4FE8">
        <w:rPr>
          <w:rFonts w:ascii="Times New Roman" w:hAnsi="Times New Roman"/>
          <w:bCs/>
          <w:szCs w:val="28"/>
          <w:lang w:val="nl-NL"/>
        </w:rPr>
        <w:lastRenderedPageBreak/>
        <w:tab/>
        <w:t xml:space="preserve">Trình tự, thủ tục xác định, xây dựng đề xuất </w:t>
      </w:r>
      <w:r w:rsidR="00192BA8" w:rsidRPr="003A4FE8">
        <w:rPr>
          <w:rFonts w:ascii="Times New Roman" w:hAnsi="Times New Roman"/>
          <w:bCs/>
          <w:szCs w:val="28"/>
          <w:lang w:val="nl-NL"/>
        </w:rPr>
        <w:t xml:space="preserve">đặt hàng các nhiệm vụ khoa học và công nghệ thực hiện theo quy định tại Thông tư số 50/2014/TT-BCT ngày 15 tháng 12 năm 2014 của Bộ trưởng Bộ </w:t>
      </w:r>
      <w:r w:rsidR="00DC7BB3" w:rsidRPr="003A4FE8">
        <w:rPr>
          <w:rFonts w:ascii="Times New Roman" w:hAnsi="Times New Roman"/>
          <w:bCs/>
          <w:szCs w:val="28"/>
          <w:lang w:val="nl-NL"/>
        </w:rPr>
        <w:t>Công Thương quy định về quản lý nhiệm vụ khoa học và công nghệ của Bộ Công Thương</w:t>
      </w:r>
      <w:r w:rsidR="00465D6E">
        <w:rPr>
          <w:rFonts w:ascii="Times New Roman" w:hAnsi="Times New Roman"/>
          <w:bCs/>
          <w:szCs w:val="28"/>
          <w:lang w:val="nl-NL"/>
        </w:rPr>
        <w:t xml:space="preserve"> và Thông tư số 37/2016/TT-BCT ngày 28 tháng 12 năm 2016 </w:t>
      </w:r>
      <w:r w:rsidR="003F20EF" w:rsidRPr="003A4FE8">
        <w:rPr>
          <w:rFonts w:ascii="Times New Roman" w:hAnsi="Times New Roman"/>
          <w:bCs/>
          <w:szCs w:val="28"/>
          <w:lang w:val="nl-NL"/>
        </w:rPr>
        <w:t xml:space="preserve">của Bộ trưởng Bộ Công Thương </w:t>
      </w:r>
      <w:r w:rsidR="00465D6E">
        <w:rPr>
          <w:rFonts w:ascii="Times New Roman" w:hAnsi="Times New Roman"/>
          <w:bCs/>
          <w:szCs w:val="28"/>
          <w:lang w:val="nl-NL"/>
        </w:rPr>
        <w:t>sửa đổi, bổ sung một số điều của Thông tư số 50/2014/TT-BCT</w:t>
      </w:r>
      <w:r w:rsidR="00DC7BB3" w:rsidRPr="003A4FE8">
        <w:rPr>
          <w:rFonts w:ascii="Times New Roman" w:hAnsi="Times New Roman"/>
          <w:bCs/>
          <w:szCs w:val="28"/>
          <w:lang w:val="nl-NL"/>
        </w:rPr>
        <w:t>.</w:t>
      </w:r>
    </w:p>
    <w:p w:rsidR="0078060E" w:rsidRPr="003A4FE8" w:rsidRDefault="0078060E" w:rsidP="004C4CE4">
      <w:pPr>
        <w:spacing w:before="40" w:after="40"/>
        <w:ind w:firstLine="0"/>
        <w:rPr>
          <w:rFonts w:ascii="Times New Roman" w:hAnsi="Times New Roman"/>
          <w:bCs/>
          <w:spacing w:val="-2"/>
          <w:szCs w:val="28"/>
          <w:lang w:val="nl-NL"/>
        </w:rPr>
      </w:pPr>
      <w:r w:rsidRPr="003A4FE8">
        <w:rPr>
          <w:rFonts w:ascii="Times New Roman" w:hAnsi="Times New Roman"/>
          <w:bCs/>
          <w:szCs w:val="28"/>
          <w:lang w:val="nl-NL"/>
        </w:rPr>
        <w:tab/>
      </w:r>
      <w:r w:rsidR="007D62A4" w:rsidRPr="003A4FE8">
        <w:rPr>
          <w:rFonts w:ascii="Times New Roman" w:hAnsi="Times New Roman"/>
          <w:bCs/>
          <w:spacing w:val="-2"/>
          <w:szCs w:val="28"/>
          <w:lang w:val="nl-NL"/>
        </w:rPr>
        <w:t xml:space="preserve">Ngoài </w:t>
      </w:r>
      <w:r w:rsidR="00957B36" w:rsidRPr="003A4FE8">
        <w:rPr>
          <w:rFonts w:ascii="Times New Roman" w:hAnsi="Times New Roman"/>
          <w:bCs/>
          <w:spacing w:val="-2"/>
          <w:szCs w:val="28"/>
          <w:lang w:val="nl-NL"/>
        </w:rPr>
        <w:t>các phiếu đề xuất</w:t>
      </w:r>
      <w:r w:rsidR="007D62A4" w:rsidRPr="003A4FE8">
        <w:rPr>
          <w:rFonts w:ascii="Times New Roman" w:hAnsi="Times New Roman"/>
          <w:bCs/>
          <w:spacing w:val="-2"/>
          <w:szCs w:val="28"/>
          <w:lang w:val="nl-NL"/>
        </w:rPr>
        <w:t xml:space="preserve">, </w:t>
      </w:r>
      <w:r w:rsidR="00957B36" w:rsidRPr="003A4FE8">
        <w:rPr>
          <w:rFonts w:ascii="Times New Roman" w:hAnsi="Times New Roman"/>
          <w:bCs/>
          <w:spacing w:val="-2"/>
          <w:szCs w:val="28"/>
          <w:lang w:val="nl-NL"/>
        </w:rPr>
        <w:t xml:space="preserve">việc tổng hợp các </w:t>
      </w:r>
      <w:r w:rsidR="007D62A4" w:rsidRPr="003A4FE8">
        <w:rPr>
          <w:rFonts w:ascii="Times New Roman" w:hAnsi="Times New Roman"/>
          <w:bCs/>
          <w:spacing w:val="-2"/>
          <w:szCs w:val="28"/>
          <w:lang w:val="nl-NL"/>
        </w:rPr>
        <w:t xml:space="preserve">nhiệm vụ </w:t>
      </w:r>
      <w:r w:rsidR="00CC5114" w:rsidRPr="003A4FE8">
        <w:rPr>
          <w:rFonts w:ascii="Times New Roman" w:hAnsi="Times New Roman"/>
          <w:bCs/>
          <w:spacing w:val="-2"/>
          <w:szCs w:val="28"/>
          <w:lang w:val="nl-NL"/>
        </w:rPr>
        <w:t>khoa học và công nghệ</w:t>
      </w:r>
      <w:r w:rsidR="007D62A4" w:rsidRPr="003A4FE8">
        <w:rPr>
          <w:rFonts w:ascii="Times New Roman" w:hAnsi="Times New Roman"/>
          <w:bCs/>
          <w:spacing w:val="-2"/>
          <w:szCs w:val="28"/>
          <w:lang w:val="nl-NL"/>
        </w:rPr>
        <w:t xml:space="preserve"> cấp </w:t>
      </w:r>
      <w:r w:rsidR="00A64340" w:rsidRPr="003A4FE8">
        <w:rPr>
          <w:rFonts w:ascii="Times New Roman" w:hAnsi="Times New Roman"/>
          <w:bCs/>
          <w:spacing w:val="-2"/>
          <w:szCs w:val="28"/>
          <w:lang w:val="nl-NL"/>
        </w:rPr>
        <w:t>Q</w:t>
      </w:r>
      <w:r w:rsidR="007D62A4" w:rsidRPr="003A4FE8">
        <w:rPr>
          <w:rFonts w:ascii="Times New Roman" w:hAnsi="Times New Roman"/>
          <w:bCs/>
          <w:spacing w:val="-2"/>
          <w:szCs w:val="28"/>
          <w:lang w:val="nl-NL"/>
        </w:rPr>
        <w:t xml:space="preserve">uốc gia, cấp </w:t>
      </w:r>
      <w:r w:rsidR="00A64340" w:rsidRPr="003A4FE8">
        <w:rPr>
          <w:rFonts w:ascii="Times New Roman" w:hAnsi="Times New Roman"/>
          <w:bCs/>
          <w:spacing w:val="-2"/>
          <w:szCs w:val="28"/>
          <w:lang w:val="nl-NL"/>
        </w:rPr>
        <w:t>B</w:t>
      </w:r>
      <w:r w:rsidR="007D62A4" w:rsidRPr="003A4FE8">
        <w:rPr>
          <w:rFonts w:ascii="Times New Roman" w:hAnsi="Times New Roman"/>
          <w:bCs/>
          <w:spacing w:val="-2"/>
          <w:szCs w:val="28"/>
          <w:lang w:val="nl-NL"/>
        </w:rPr>
        <w:t xml:space="preserve">ộ </w:t>
      </w:r>
      <w:r w:rsidR="00C35D02" w:rsidRPr="003A4FE8">
        <w:rPr>
          <w:rFonts w:ascii="Times New Roman" w:hAnsi="Times New Roman"/>
          <w:bCs/>
          <w:spacing w:val="-2"/>
          <w:szCs w:val="28"/>
          <w:lang w:val="nl-NL"/>
        </w:rPr>
        <w:t>c</w:t>
      </w:r>
      <w:r w:rsidR="00863858" w:rsidRPr="003A4FE8">
        <w:rPr>
          <w:rFonts w:ascii="Times New Roman" w:hAnsi="Times New Roman"/>
          <w:bCs/>
          <w:spacing w:val="-2"/>
          <w:szCs w:val="28"/>
          <w:lang w:val="nl-NL"/>
        </w:rPr>
        <w:t xml:space="preserve">ần </w:t>
      </w:r>
      <w:r w:rsidR="00115EFD" w:rsidRPr="003A4FE8">
        <w:rPr>
          <w:rFonts w:ascii="Times New Roman" w:hAnsi="Times New Roman"/>
          <w:bCs/>
          <w:spacing w:val="-2"/>
          <w:szCs w:val="28"/>
          <w:lang w:val="nl-NL"/>
        </w:rPr>
        <w:t>cấu trúc thành 02</w:t>
      </w:r>
      <w:r w:rsidR="003560C4" w:rsidRPr="003A4FE8">
        <w:rPr>
          <w:rFonts w:ascii="Times New Roman" w:hAnsi="Times New Roman"/>
          <w:bCs/>
          <w:spacing w:val="-2"/>
          <w:szCs w:val="28"/>
          <w:lang w:val="nl-NL"/>
        </w:rPr>
        <w:t xml:space="preserve"> </w:t>
      </w:r>
      <w:r w:rsidR="00863858" w:rsidRPr="003A4FE8">
        <w:rPr>
          <w:rFonts w:ascii="Times New Roman" w:hAnsi="Times New Roman"/>
          <w:bCs/>
          <w:spacing w:val="-2"/>
          <w:szCs w:val="28"/>
          <w:lang w:val="nl-NL"/>
        </w:rPr>
        <w:t xml:space="preserve">phần chính </w:t>
      </w:r>
      <w:r w:rsidR="00957B36" w:rsidRPr="003A4FE8">
        <w:rPr>
          <w:rFonts w:ascii="Times New Roman" w:hAnsi="Times New Roman"/>
          <w:bCs/>
          <w:spacing w:val="-2"/>
          <w:szCs w:val="28"/>
          <w:lang w:val="nl-NL"/>
        </w:rPr>
        <w:t xml:space="preserve">trên nguyên tắc </w:t>
      </w:r>
      <w:r w:rsidR="00863858" w:rsidRPr="003A4FE8">
        <w:rPr>
          <w:rFonts w:ascii="Times New Roman" w:hAnsi="Times New Roman"/>
          <w:bCs/>
          <w:spacing w:val="-2"/>
          <w:szCs w:val="28"/>
          <w:lang w:val="nl-NL"/>
        </w:rPr>
        <w:t>sắp xếp theo thứ tự ưu tiên triển khai:</w:t>
      </w:r>
    </w:p>
    <w:p w:rsidR="00863858" w:rsidRPr="003A4FE8" w:rsidRDefault="00863858" w:rsidP="004C4CE4">
      <w:pPr>
        <w:spacing w:before="40" w:after="40"/>
        <w:ind w:firstLine="0"/>
        <w:rPr>
          <w:rFonts w:ascii="Times New Roman" w:hAnsi="Times New Roman"/>
          <w:bCs/>
          <w:szCs w:val="28"/>
          <w:lang w:val="nl-NL"/>
        </w:rPr>
      </w:pPr>
      <w:r w:rsidRPr="003A4FE8">
        <w:rPr>
          <w:rFonts w:ascii="Times New Roman" w:hAnsi="Times New Roman"/>
          <w:bCs/>
          <w:szCs w:val="28"/>
          <w:lang w:val="nl-NL"/>
        </w:rPr>
        <w:tab/>
        <w:t>Phần 1: Danh mục nhiệm vụ và mức kinh phí dành cho các nhiệm vụ chuyển tiếp thực hiện trong năm 201</w:t>
      </w:r>
      <w:r w:rsidR="00465D6E">
        <w:rPr>
          <w:rFonts w:ascii="Times New Roman" w:hAnsi="Times New Roman"/>
          <w:bCs/>
          <w:szCs w:val="28"/>
          <w:lang w:val="nl-NL"/>
        </w:rPr>
        <w:t>9</w:t>
      </w:r>
      <w:r w:rsidRPr="003A4FE8">
        <w:rPr>
          <w:rFonts w:ascii="Times New Roman" w:hAnsi="Times New Roman"/>
          <w:bCs/>
          <w:szCs w:val="28"/>
          <w:lang w:val="nl-NL"/>
        </w:rPr>
        <w:t>.</w:t>
      </w:r>
    </w:p>
    <w:p w:rsidR="00863858" w:rsidRPr="003A4FE8" w:rsidRDefault="00863858" w:rsidP="004C4CE4">
      <w:pPr>
        <w:spacing w:before="40" w:after="40"/>
        <w:ind w:firstLine="0"/>
        <w:rPr>
          <w:rFonts w:ascii="Times New Roman" w:hAnsi="Times New Roman"/>
          <w:bCs/>
          <w:szCs w:val="28"/>
          <w:lang w:val="nl-NL"/>
        </w:rPr>
      </w:pPr>
      <w:r w:rsidRPr="003A4FE8">
        <w:rPr>
          <w:rFonts w:ascii="Times New Roman" w:hAnsi="Times New Roman"/>
          <w:bCs/>
          <w:szCs w:val="28"/>
          <w:lang w:val="nl-NL"/>
        </w:rPr>
        <w:tab/>
        <w:t xml:space="preserve">Phần 2: </w:t>
      </w:r>
      <w:r w:rsidR="00E37D92" w:rsidRPr="003A4FE8">
        <w:rPr>
          <w:rFonts w:ascii="Times New Roman" w:hAnsi="Times New Roman"/>
          <w:bCs/>
          <w:szCs w:val="28"/>
          <w:lang w:val="nl-NL"/>
        </w:rPr>
        <w:t>Dự kiến d</w:t>
      </w:r>
      <w:r w:rsidRPr="003A4FE8">
        <w:rPr>
          <w:rFonts w:ascii="Times New Roman" w:hAnsi="Times New Roman"/>
          <w:bCs/>
          <w:szCs w:val="28"/>
          <w:lang w:val="nl-NL"/>
        </w:rPr>
        <w:t xml:space="preserve">anh mục nhiệm vụ và mức kinh phí cho các nhiệm vụ </w:t>
      </w:r>
      <w:r w:rsidR="003421B3" w:rsidRPr="003A4FE8">
        <w:rPr>
          <w:rFonts w:ascii="Times New Roman" w:hAnsi="Times New Roman"/>
          <w:bCs/>
          <w:szCs w:val="28"/>
          <w:lang w:val="nl-NL"/>
        </w:rPr>
        <w:t>mở mới</w:t>
      </w:r>
      <w:r w:rsidR="00E95BC4" w:rsidRPr="003A4FE8">
        <w:rPr>
          <w:rFonts w:ascii="Times New Roman" w:hAnsi="Times New Roman"/>
          <w:bCs/>
          <w:szCs w:val="28"/>
          <w:lang w:val="nl-NL"/>
        </w:rPr>
        <w:t xml:space="preserve"> </w:t>
      </w:r>
      <w:r w:rsidR="00C35D02" w:rsidRPr="003A4FE8">
        <w:rPr>
          <w:rFonts w:ascii="Times New Roman" w:hAnsi="Times New Roman"/>
          <w:bCs/>
          <w:szCs w:val="28"/>
          <w:lang w:val="nl-NL"/>
        </w:rPr>
        <w:t>trong năm 201</w:t>
      </w:r>
      <w:r w:rsidR="00465D6E">
        <w:rPr>
          <w:rFonts w:ascii="Times New Roman" w:hAnsi="Times New Roman"/>
          <w:bCs/>
          <w:szCs w:val="28"/>
          <w:lang w:val="nl-NL"/>
        </w:rPr>
        <w:t>9</w:t>
      </w:r>
      <w:r w:rsidR="00C35D02" w:rsidRPr="003A4FE8">
        <w:rPr>
          <w:rFonts w:ascii="Times New Roman" w:hAnsi="Times New Roman"/>
          <w:bCs/>
          <w:szCs w:val="28"/>
          <w:lang w:val="nl-NL"/>
        </w:rPr>
        <w:t>.</w:t>
      </w:r>
    </w:p>
    <w:p w:rsidR="007B3E9E" w:rsidRPr="003A4FE8" w:rsidRDefault="007B3E9E" w:rsidP="004C4CE4">
      <w:pPr>
        <w:spacing w:before="40" w:after="40"/>
        <w:ind w:firstLine="0"/>
        <w:rPr>
          <w:rFonts w:ascii="Times New Roman" w:hAnsi="Times New Roman"/>
          <w:b/>
          <w:bCs/>
          <w:szCs w:val="28"/>
          <w:lang w:val="nl-NL"/>
        </w:rPr>
      </w:pPr>
      <w:r w:rsidRPr="003A4FE8">
        <w:rPr>
          <w:rFonts w:ascii="Times New Roman" w:hAnsi="Times New Roman"/>
          <w:bCs/>
          <w:szCs w:val="28"/>
          <w:lang w:val="nl-NL"/>
        </w:rPr>
        <w:tab/>
      </w:r>
      <w:r w:rsidRPr="003A4FE8">
        <w:rPr>
          <w:rFonts w:ascii="Times New Roman" w:hAnsi="Times New Roman"/>
          <w:b/>
          <w:bCs/>
          <w:szCs w:val="28"/>
          <w:lang w:val="nl-NL"/>
        </w:rPr>
        <w:t xml:space="preserve">II. </w:t>
      </w:r>
      <w:r w:rsidR="009F441F" w:rsidRPr="003A4FE8">
        <w:rPr>
          <w:rFonts w:ascii="Times New Roman" w:hAnsi="Times New Roman"/>
          <w:b/>
          <w:bCs/>
          <w:szCs w:val="28"/>
          <w:lang w:val="nl-NL"/>
        </w:rPr>
        <w:t xml:space="preserve">Đề xuất nhiệm vụ </w:t>
      </w:r>
      <w:r w:rsidR="00966788" w:rsidRPr="003A4FE8">
        <w:rPr>
          <w:rFonts w:ascii="Times New Roman" w:hAnsi="Times New Roman"/>
          <w:b/>
          <w:bCs/>
          <w:szCs w:val="28"/>
          <w:lang w:val="nl-NL"/>
        </w:rPr>
        <w:t>khoa học và công nghệ</w:t>
      </w:r>
      <w:r w:rsidR="003560C4" w:rsidRPr="003A4FE8">
        <w:rPr>
          <w:rFonts w:ascii="Times New Roman" w:hAnsi="Times New Roman"/>
          <w:b/>
          <w:bCs/>
          <w:szCs w:val="28"/>
          <w:lang w:val="nl-NL"/>
        </w:rPr>
        <w:t xml:space="preserve"> </w:t>
      </w:r>
      <w:r w:rsidR="00305BDE" w:rsidRPr="003A4FE8">
        <w:rPr>
          <w:rFonts w:ascii="Times New Roman" w:hAnsi="Times New Roman"/>
          <w:b/>
          <w:bCs/>
          <w:szCs w:val="28"/>
          <w:lang w:val="nl-NL"/>
        </w:rPr>
        <w:t xml:space="preserve">cấp </w:t>
      </w:r>
      <w:r w:rsidR="00864554" w:rsidRPr="003A4FE8">
        <w:rPr>
          <w:rFonts w:ascii="Times New Roman" w:hAnsi="Times New Roman"/>
          <w:b/>
          <w:bCs/>
          <w:szCs w:val="28"/>
          <w:lang w:val="nl-NL"/>
        </w:rPr>
        <w:t>Q</w:t>
      </w:r>
      <w:r w:rsidR="00305BDE" w:rsidRPr="003A4FE8">
        <w:rPr>
          <w:rFonts w:ascii="Times New Roman" w:hAnsi="Times New Roman"/>
          <w:b/>
          <w:bCs/>
          <w:szCs w:val="28"/>
          <w:lang w:val="nl-NL"/>
        </w:rPr>
        <w:t>uốc gia</w:t>
      </w:r>
    </w:p>
    <w:p w:rsidR="00C52C74" w:rsidRPr="003A4FE8" w:rsidRDefault="00305BDE" w:rsidP="004C4CE4">
      <w:pPr>
        <w:spacing w:before="40" w:after="40"/>
        <w:ind w:firstLine="0"/>
        <w:rPr>
          <w:rFonts w:ascii="Times New Roman" w:hAnsi="Times New Roman"/>
          <w:bCs/>
          <w:szCs w:val="28"/>
          <w:lang w:val="nl-NL"/>
        </w:rPr>
      </w:pPr>
      <w:r w:rsidRPr="003A4FE8">
        <w:rPr>
          <w:rFonts w:ascii="Times New Roman" w:hAnsi="Times New Roman"/>
          <w:bCs/>
          <w:szCs w:val="28"/>
          <w:lang w:val="nl-NL"/>
        </w:rPr>
        <w:tab/>
      </w:r>
      <w:r w:rsidR="00C52C74" w:rsidRPr="003A4FE8">
        <w:rPr>
          <w:rFonts w:ascii="Times New Roman" w:hAnsi="Times New Roman"/>
          <w:bCs/>
          <w:szCs w:val="28"/>
          <w:lang w:val="nl-NL"/>
        </w:rPr>
        <w:t xml:space="preserve">Nhiệm vụ </w:t>
      </w:r>
      <w:r w:rsidR="00966788" w:rsidRPr="003A4FE8">
        <w:rPr>
          <w:rFonts w:ascii="Times New Roman" w:hAnsi="Times New Roman"/>
          <w:bCs/>
          <w:szCs w:val="28"/>
          <w:lang w:val="nl-NL"/>
        </w:rPr>
        <w:t xml:space="preserve">khoa học và công nghệ </w:t>
      </w:r>
      <w:r w:rsidR="00C52C74" w:rsidRPr="003A4FE8">
        <w:rPr>
          <w:rFonts w:ascii="Times New Roman" w:hAnsi="Times New Roman"/>
          <w:bCs/>
          <w:szCs w:val="28"/>
          <w:lang w:val="nl-NL"/>
        </w:rPr>
        <w:t>cấp quốc gia sử dụng ngân sách nhà nước bao gồm các loại hình nhiệm vụ được quy định tại khoản 2, Điều 25, Nghị định số 08/2014/NĐ-CP ngày 27 tháng 01 năm 2014 của Chính phủ quy định chi tiết và hướng dẫn thi hành một số điều</w:t>
      </w:r>
      <w:r w:rsidR="00A76049" w:rsidRPr="003A4FE8">
        <w:rPr>
          <w:rFonts w:ascii="Times New Roman" w:hAnsi="Times New Roman"/>
          <w:bCs/>
          <w:szCs w:val="28"/>
          <w:lang w:val="nl-NL"/>
        </w:rPr>
        <w:t xml:space="preserve"> của Luật K</w:t>
      </w:r>
      <w:r w:rsidR="00C52C74" w:rsidRPr="003A4FE8">
        <w:rPr>
          <w:rFonts w:ascii="Times New Roman" w:hAnsi="Times New Roman"/>
          <w:bCs/>
          <w:szCs w:val="28"/>
          <w:lang w:val="nl-NL"/>
        </w:rPr>
        <w:t xml:space="preserve">hoa học và </w:t>
      </w:r>
      <w:r w:rsidR="00A76049" w:rsidRPr="003A4FE8">
        <w:rPr>
          <w:rFonts w:ascii="Times New Roman" w:hAnsi="Times New Roman"/>
          <w:bCs/>
          <w:szCs w:val="28"/>
          <w:lang w:val="nl-NL"/>
        </w:rPr>
        <w:t>C</w:t>
      </w:r>
      <w:r w:rsidR="00C52C74" w:rsidRPr="003A4FE8">
        <w:rPr>
          <w:rFonts w:ascii="Times New Roman" w:hAnsi="Times New Roman"/>
          <w:bCs/>
          <w:szCs w:val="28"/>
          <w:lang w:val="nl-NL"/>
        </w:rPr>
        <w:t xml:space="preserve">ông nghệ. Các nhiệm vụ </w:t>
      </w:r>
      <w:r w:rsidR="00966788" w:rsidRPr="003A4FE8">
        <w:rPr>
          <w:rFonts w:ascii="Times New Roman" w:hAnsi="Times New Roman"/>
          <w:bCs/>
          <w:szCs w:val="28"/>
          <w:lang w:val="nl-NL"/>
        </w:rPr>
        <w:t xml:space="preserve">khoa học và công nghệ </w:t>
      </w:r>
      <w:r w:rsidR="00C52C74" w:rsidRPr="003A4FE8">
        <w:rPr>
          <w:rFonts w:ascii="Times New Roman" w:hAnsi="Times New Roman"/>
          <w:bCs/>
          <w:szCs w:val="28"/>
          <w:lang w:val="nl-NL"/>
        </w:rPr>
        <w:t xml:space="preserve">đề xuất giải quyết ở cấp quốc gia phải là những nhiệm vụ có tầm quan trọng đối với phát triển kinh tế-xã hội trong phạm vi cả nước, giải quyết các vấn đề </w:t>
      </w:r>
      <w:r w:rsidR="00966788" w:rsidRPr="003A4FE8">
        <w:rPr>
          <w:rFonts w:ascii="Times New Roman" w:hAnsi="Times New Roman"/>
          <w:bCs/>
          <w:szCs w:val="28"/>
          <w:lang w:val="nl-NL"/>
        </w:rPr>
        <w:t xml:space="preserve">khoa học và công nghệ </w:t>
      </w:r>
      <w:r w:rsidR="00C52C74" w:rsidRPr="003A4FE8">
        <w:rPr>
          <w:rFonts w:ascii="Times New Roman" w:hAnsi="Times New Roman"/>
          <w:bCs/>
          <w:szCs w:val="28"/>
          <w:lang w:val="nl-NL"/>
        </w:rPr>
        <w:t>đa ngành, liên vùng, cần sự điều hòa phối hợp của Bộ Khoa học và Công nghệ và Bộ Công Thương; đồng thời, phải có các cam kết của đơn vị tiếp nhận kết quả sau khi nghiên cứu và cam kết nguồn lực để ứng dụng, triển khai kết quả nghiên cứu.</w:t>
      </w:r>
    </w:p>
    <w:p w:rsidR="00356859" w:rsidRPr="003A4FE8" w:rsidRDefault="00C52C74" w:rsidP="004C4CE4">
      <w:pPr>
        <w:spacing w:before="40" w:after="40"/>
        <w:ind w:firstLine="720"/>
        <w:rPr>
          <w:rFonts w:ascii="Times New Roman" w:hAnsi="Times New Roman"/>
          <w:bCs/>
          <w:szCs w:val="28"/>
          <w:lang w:val="nl-NL"/>
        </w:rPr>
      </w:pPr>
      <w:r w:rsidRPr="003A4FE8">
        <w:rPr>
          <w:rFonts w:ascii="Times New Roman" w:hAnsi="Times New Roman"/>
          <w:bCs/>
          <w:szCs w:val="28"/>
          <w:lang w:val="nl-NL"/>
        </w:rPr>
        <w:t xml:space="preserve">Các đơn vị lập hội đồng tư vấn để xem xét, đánh giá và lựa chọn các đề xuất nhiệm vụ </w:t>
      </w:r>
      <w:r w:rsidR="00966788" w:rsidRPr="003A4FE8">
        <w:rPr>
          <w:rFonts w:ascii="Times New Roman" w:hAnsi="Times New Roman"/>
          <w:bCs/>
          <w:szCs w:val="28"/>
          <w:lang w:val="nl-NL"/>
        </w:rPr>
        <w:t>khoa học và công nghệ</w:t>
      </w:r>
      <w:r w:rsidRPr="003A4FE8">
        <w:rPr>
          <w:rFonts w:ascii="Times New Roman" w:hAnsi="Times New Roman"/>
          <w:bCs/>
          <w:szCs w:val="28"/>
          <w:lang w:val="nl-NL"/>
        </w:rPr>
        <w:t xml:space="preserve"> cấp quốc gia có chất lượng và khả thi. Trên cơ sở kết luận của hội đồng, Thủ trưởng đơn vị phê duyệt danh mục đề xuất nhiệm vụ khoa học và</w:t>
      </w:r>
      <w:r w:rsidR="00E32E6E" w:rsidRPr="003A4FE8">
        <w:rPr>
          <w:rFonts w:ascii="Times New Roman" w:hAnsi="Times New Roman"/>
          <w:bCs/>
          <w:szCs w:val="28"/>
          <w:lang w:val="nl-NL"/>
        </w:rPr>
        <w:t xml:space="preserve"> công nghệ cấp quốc gia năm 201</w:t>
      </w:r>
      <w:r w:rsidR="00465D6E">
        <w:rPr>
          <w:rFonts w:ascii="Times New Roman" w:hAnsi="Times New Roman"/>
          <w:bCs/>
          <w:szCs w:val="28"/>
          <w:lang w:val="nl-NL"/>
        </w:rPr>
        <w:t>9</w:t>
      </w:r>
      <w:r w:rsidR="00356859" w:rsidRPr="003A4FE8">
        <w:rPr>
          <w:rFonts w:ascii="Times New Roman" w:hAnsi="Times New Roman"/>
          <w:bCs/>
          <w:szCs w:val="28"/>
          <w:lang w:val="nl-NL"/>
        </w:rPr>
        <w:t xml:space="preserve">. </w:t>
      </w:r>
      <w:r w:rsidR="00BD3771" w:rsidRPr="003A4FE8">
        <w:rPr>
          <w:rFonts w:ascii="Times New Roman" w:hAnsi="Times New Roman"/>
          <w:bCs/>
          <w:szCs w:val="28"/>
          <w:lang w:val="nl-NL"/>
        </w:rPr>
        <w:t>Ngoài công văn đăng ký, h</w:t>
      </w:r>
      <w:r w:rsidR="00CA3063" w:rsidRPr="003A4FE8">
        <w:rPr>
          <w:rFonts w:ascii="Times New Roman" w:hAnsi="Times New Roman"/>
          <w:bCs/>
          <w:szCs w:val="28"/>
          <w:lang w:val="nl-NL"/>
        </w:rPr>
        <w:t xml:space="preserve">ồ sơ </w:t>
      </w:r>
      <w:r w:rsidR="009E044C" w:rsidRPr="003A4FE8">
        <w:rPr>
          <w:rFonts w:ascii="Times New Roman" w:hAnsi="Times New Roman"/>
          <w:bCs/>
          <w:szCs w:val="28"/>
          <w:lang w:val="nl-NL"/>
        </w:rPr>
        <w:t xml:space="preserve">đề xuất </w:t>
      </w:r>
      <w:r w:rsidR="00BD3771" w:rsidRPr="003A4FE8">
        <w:rPr>
          <w:rFonts w:ascii="Times New Roman" w:hAnsi="Times New Roman"/>
          <w:bCs/>
          <w:szCs w:val="28"/>
          <w:lang w:val="nl-NL"/>
        </w:rPr>
        <w:t xml:space="preserve">các </w:t>
      </w:r>
      <w:r w:rsidR="000F22D9" w:rsidRPr="003A4FE8">
        <w:rPr>
          <w:rFonts w:ascii="Times New Roman" w:hAnsi="Times New Roman"/>
          <w:bCs/>
          <w:szCs w:val="28"/>
          <w:lang w:val="nl-NL"/>
        </w:rPr>
        <w:t xml:space="preserve">nhiệm vụ khoa học và công nghệ cấp quốc gia </w:t>
      </w:r>
      <w:r w:rsidR="00CA3063" w:rsidRPr="003A4FE8">
        <w:rPr>
          <w:rFonts w:ascii="Times New Roman" w:hAnsi="Times New Roman"/>
          <w:bCs/>
          <w:szCs w:val="28"/>
          <w:lang w:val="nl-NL"/>
        </w:rPr>
        <w:t>gửi về Bộ Công Thương</w:t>
      </w:r>
      <w:r w:rsidR="00356859" w:rsidRPr="003A4FE8">
        <w:rPr>
          <w:rFonts w:ascii="Times New Roman" w:hAnsi="Times New Roman"/>
          <w:bCs/>
          <w:szCs w:val="28"/>
          <w:lang w:val="nl-NL"/>
        </w:rPr>
        <w:t xml:space="preserve"> bao gồm:</w:t>
      </w:r>
    </w:p>
    <w:p w:rsidR="00356859" w:rsidRPr="003A4FE8" w:rsidRDefault="00356859" w:rsidP="004C4CE4">
      <w:pPr>
        <w:spacing w:before="40" w:after="40"/>
        <w:ind w:firstLine="720"/>
        <w:rPr>
          <w:rFonts w:ascii="Times New Roman" w:hAnsi="Times New Roman"/>
          <w:bCs/>
          <w:szCs w:val="28"/>
          <w:lang w:val="nl-NL"/>
        </w:rPr>
      </w:pPr>
      <w:r w:rsidRPr="003A4FE8">
        <w:rPr>
          <w:rFonts w:ascii="Times New Roman" w:hAnsi="Times New Roman"/>
          <w:bCs/>
          <w:szCs w:val="28"/>
          <w:lang w:val="nl-NL"/>
        </w:rPr>
        <w:t xml:space="preserve">- Biểu tổng hợp chung được lập trên nguyên tắc quy định tại mục I, phần B công văn này, mẫu áp dụng theo </w:t>
      </w:r>
      <w:r w:rsidR="000B6C80" w:rsidRPr="003A4FE8">
        <w:rPr>
          <w:rFonts w:ascii="Times New Roman" w:hAnsi="Times New Roman"/>
          <w:bCs/>
          <w:szCs w:val="28"/>
          <w:lang w:val="nl-NL"/>
        </w:rPr>
        <w:t>b</w:t>
      </w:r>
      <w:r w:rsidRPr="003A4FE8">
        <w:rPr>
          <w:rFonts w:ascii="Times New Roman" w:hAnsi="Times New Roman"/>
          <w:bCs/>
          <w:szCs w:val="28"/>
          <w:lang w:val="nl-NL"/>
        </w:rPr>
        <w:t>iểu</w:t>
      </w:r>
      <w:r w:rsidR="003560C4" w:rsidRPr="003A4FE8">
        <w:rPr>
          <w:rFonts w:ascii="Times New Roman" w:hAnsi="Times New Roman"/>
          <w:bCs/>
          <w:szCs w:val="28"/>
          <w:lang w:val="nl-NL"/>
        </w:rPr>
        <w:t xml:space="preserve"> KH201</w:t>
      </w:r>
      <w:r w:rsidR="00465D6E">
        <w:rPr>
          <w:rFonts w:ascii="Times New Roman" w:hAnsi="Times New Roman"/>
          <w:bCs/>
          <w:szCs w:val="28"/>
          <w:lang w:val="nl-NL"/>
        </w:rPr>
        <w:t>9</w:t>
      </w:r>
      <w:r w:rsidR="000A064F" w:rsidRPr="003A4FE8">
        <w:rPr>
          <w:rFonts w:ascii="Times New Roman" w:hAnsi="Times New Roman"/>
          <w:bCs/>
          <w:szCs w:val="28"/>
          <w:lang w:val="nl-NL"/>
        </w:rPr>
        <w:t>-0</w:t>
      </w:r>
      <w:r w:rsidR="00BD2EEC" w:rsidRPr="003A4FE8">
        <w:rPr>
          <w:rFonts w:ascii="Times New Roman" w:hAnsi="Times New Roman"/>
          <w:bCs/>
          <w:szCs w:val="28"/>
          <w:lang w:val="nl-NL"/>
        </w:rPr>
        <w:t>9</w:t>
      </w:r>
      <w:r w:rsidR="00173E44" w:rsidRPr="003A4FE8">
        <w:rPr>
          <w:rFonts w:ascii="Times New Roman" w:hAnsi="Times New Roman"/>
          <w:bCs/>
          <w:szCs w:val="28"/>
          <w:lang w:val="nl-NL"/>
        </w:rPr>
        <w:t>, P</w:t>
      </w:r>
      <w:r w:rsidRPr="003A4FE8">
        <w:rPr>
          <w:rFonts w:ascii="Times New Roman" w:hAnsi="Times New Roman"/>
          <w:bCs/>
          <w:szCs w:val="28"/>
          <w:lang w:val="nl-NL"/>
        </w:rPr>
        <w:t>hụ lục</w:t>
      </w:r>
      <w:r w:rsidR="00E023B6" w:rsidRPr="003A4FE8">
        <w:rPr>
          <w:rFonts w:ascii="Times New Roman" w:hAnsi="Times New Roman"/>
          <w:bCs/>
          <w:szCs w:val="28"/>
          <w:lang w:val="nl-NL"/>
        </w:rPr>
        <w:t xml:space="preserve"> 2</w:t>
      </w:r>
      <w:r w:rsidRPr="003A4FE8">
        <w:rPr>
          <w:rFonts w:ascii="Times New Roman" w:hAnsi="Times New Roman"/>
          <w:bCs/>
          <w:szCs w:val="28"/>
          <w:lang w:val="nl-NL"/>
        </w:rPr>
        <w:t>.</w:t>
      </w:r>
    </w:p>
    <w:p w:rsidR="00C52C74" w:rsidRPr="003A4FE8" w:rsidRDefault="00356859" w:rsidP="004C4CE4">
      <w:pPr>
        <w:spacing w:before="40" w:after="40"/>
        <w:ind w:firstLine="720"/>
        <w:rPr>
          <w:rFonts w:ascii="Times New Roman" w:hAnsi="Times New Roman"/>
          <w:bCs/>
          <w:szCs w:val="28"/>
          <w:lang w:val="nl-NL"/>
        </w:rPr>
      </w:pPr>
      <w:r w:rsidRPr="003A4FE8">
        <w:rPr>
          <w:rFonts w:ascii="Times New Roman" w:hAnsi="Times New Roman"/>
          <w:bCs/>
          <w:szCs w:val="28"/>
          <w:lang w:val="nl-NL"/>
        </w:rPr>
        <w:t xml:space="preserve">- </w:t>
      </w:r>
      <w:r w:rsidR="00CA3063" w:rsidRPr="003A4FE8">
        <w:rPr>
          <w:rFonts w:ascii="Times New Roman" w:hAnsi="Times New Roman"/>
          <w:bCs/>
          <w:szCs w:val="28"/>
          <w:lang w:val="nl-NL"/>
        </w:rPr>
        <w:t xml:space="preserve">Phiếu đề xuất của từng nhiệm vụ </w:t>
      </w:r>
      <w:r w:rsidRPr="003A4FE8">
        <w:rPr>
          <w:rFonts w:ascii="Times New Roman" w:hAnsi="Times New Roman"/>
          <w:bCs/>
          <w:szCs w:val="28"/>
          <w:lang w:val="nl-NL"/>
        </w:rPr>
        <w:t>áp dụng theo các quy định</w:t>
      </w:r>
      <w:r w:rsidR="00CA3063" w:rsidRPr="003A4FE8">
        <w:rPr>
          <w:rFonts w:ascii="Times New Roman" w:hAnsi="Times New Roman"/>
          <w:bCs/>
          <w:szCs w:val="28"/>
          <w:lang w:val="nl-NL"/>
        </w:rPr>
        <w:t xml:space="preserve"> tại Khoản 3, Điều 11, Thông tư số </w:t>
      </w:r>
      <w:r w:rsidR="00F47909" w:rsidRPr="003A4FE8">
        <w:rPr>
          <w:rFonts w:ascii="Times New Roman" w:hAnsi="Times New Roman"/>
          <w:bCs/>
          <w:szCs w:val="28"/>
          <w:lang w:val="nl-NL"/>
        </w:rPr>
        <w:t xml:space="preserve">07/2014/TT-BKHCN ngày 26 tháng 5 năm </w:t>
      </w:r>
      <w:r w:rsidR="00C52C74" w:rsidRPr="003A4FE8">
        <w:rPr>
          <w:rFonts w:ascii="Times New Roman" w:hAnsi="Times New Roman"/>
          <w:bCs/>
          <w:szCs w:val="28"/>
          <w:lang w:val="nl-NL"/>
        </w:rPr>
        <w:t xml:space="preserve">2014 của Bộ </w:t>
      </w:r>
      <w:r w:rsidR="003F20EF">
        <w:rPr>
          <w:rFonts w:ascii="Times New Roman" w:hAnsi="Times New Roman"/>
          <w:bCs/>
          <w:szCs w:val="28"/>
          <w:lang w:val="nl-NL"/>
        </w:rPr>
        <w:t xml:space="preserve">trưởng Bộ </w:t>
      </w:r>
      <w:r w:rsidR="00C52C74" w:rsidRPr="003A4FE8">
        <w:rPr>
          <w:rFonts w:ascii="Times New Roman" w:hAnsi="Times New Roman"/>
          <w:bCs/>
          <w:szCs w:val="28"/>
          <w:lang w:val="nl-NL"/>
        </w:rPr>
        <w:t xml:space="preserve">Khoa học và Công nghệ quy định trình tự, thủ tục xác định nhiệm vụ khoa học và công nghệ cấp quốc gia sử dụng ngân sách nhà nước </w:t>
      </w:r>
      <w:r w:rsidR="00C07F52">
        <w:rPr>
          <w:rFonts w:ascii="Times New Roman" w:hAnsi="Times New Roman"/>
          <w:bCs/>
          <w:szCs w:val="28"/>
          <w:lang w:val="nl-NL"/>
        </w:rPr>
        <w:t xml:space="preserve">và Thông tư số 03/2017/TT-BKHCN ngày 03 tháng 4 năm 2017 </w:t>
      </w:r>
      <w:r w:rsidR="002E22FE" w:rsidRPr="003A4FE8">
        <w:rPr>
          <w:rFonts w:ascii="Times New Roman" w:hAnsi="Times New Roman"/>
          <w:bCs/>
          <w:szCs w:val="28"/>
          <w:lang w:val="nl-NL"/>
        </w:rPr>
        <w:t xml:space="preserve">của Bộ trưởng Bộ </w:t>
      </w:r>
      <w:r w:rsidR="002E22FE">
        <w:rPr>
          <w:rFonts w:ascii="Times New Roman" w:hAnsi="Times New Roman"/>
          <w:bCs/>
          <w:szCs w:val="28"/>
          <w:lang w:val="nl-NL"/>
        </w:rPr>
        <w:t>Khoa học và Công nghệ</w:t>
      </w:r>
      <w:r w:rsidR="002E22FE" w:rsidRPr="003A4FE8">
        <w:rPr>
          <w:rFonts w:ascii="Times New Roman" w:hAnsi="Times New Roman"/>
          <w:bCs/>
          <w:szCs w:val="28"/>
          <w:lang w:val="nl-NL"/>
        </w:rPr>
        <w:t xml:space="preserve"> </w:t>
      </w:r>
      <w:r w:rsidR="00C07F52">
        <w:rPr>
          <w:rFonts w:ascii="Times New Roman" w:hAnsi="Times New Roman"/>
          <w:bCs/>
          <w:szCs w:val="28"/>
          <w:lang w:val="nl-NL"/>
        </w:rPr>
        <w:t>sửa đổi, bổ sung một số điều của Thông tư số 07/2014/TT-</w:t>
      </w:r>
      <w:r w:rsidR="002E22FE">
        <w:rPr>
          <w:rFonts w:ascii="Times New Roman" w:hAnsi="Times New Roman"/>
          <w:bCs/>
          <w:szCs w:val="28"/>
          <w:lang w:val="nl-NL"/>
        </w:rPr>
        <w:t xml:space="preserve">BKHCN ngày 26 tháng 5 năm 2014 </w:t>
      </w:r>
      <w:r w:rsidR="00C52C74" w:rsidRPr="003A4FE8">
        <w:rPr>
          <w:rFonts w:ascii="Times New Roman" w:hAnsi="Times New Roman"/>
          <w:bCs/>
          <w:szCs w:val="28"/>
          <w:lang w:val="nl-NL"/>
        </w:rPr>
        <w:t>(</w:t>
      </w:r>
      <w:r w:rsidR="00C52C74" w:rsidRPr="003A4FE8">
        <w:rPr>
          <w:rFonts w:ascii="Times New Roman" w:hAnsi="Times New Roman"/>
          <w:bCs/>
          <w:i/>
          <w:szCs w:val="28"/>
          <w:lang w:val="nl-NL"/>
        </w:rPr>
        <w:t>được đăng tải tại trang thông tin điện tử của Bộ Khoa học và Công nghệ: http://www.most.gov.vn</w:t>
      </w:r>
      <w:r w:rsidR="00C52C74" w:rsidRPr="003A4FE8">
        <w:rPr>
          <w:rFonts w:ascii="Times New Roman" w:hAnsi="Times New Roman"/>
          <w:bCs/>
          <w:szCs w:val="28"/>
          <w:lang w:val="nl-NL"/>
        </w:rPr>
        <w:t xml:space="preserve">). </w:t>
      </w:r>
    </w:p>
    <w:p w:rsidR="00E350D7" w:rsidRPr="003A4FE8" w:rsidRDefault="00E350D7" w:rsidP="004C4CE4">
      <w:pPr>
        <w:spacing w:before="40" w:after="40"/>
        <w:ind w:firstLine="720"/>
        <w:rPr>
          <w:rFonts w:ascii="Times New Roman" w:hAnsi="Times New Roman"/>
          <w:bCs/>
          <w:szCs w:val="28"/>
          <w:lang w:val="nl-NL"/>
        </w:rPr>
      </w:pPr>
      <w:r w:rsidRPr="003A4FE8">
        <w:rPr>
          <w:rFonts w:ascii="Times New Roman" w:hAnsi="Times New Roman"/>
          <w:bCs/>
          <w:szCs w:val="28"/>
          <w:lang w:val="nl-NL"/>
        </w:rPr>
        <w:t>- Biên bản họp xét</w:t>
      </w:r>
      <w:r w:rsidR="00722633" w:rsidRPr="003A4FE8">
        <w:rPr>
          <w:rFonts w:ascii="Times New Roman" w:hAnsi="Times New Roman"/>
          <w:bCs/>
          <w:szCs w:val="28"/>
          <w:lang w:val="nl-NL"/>
        </w:rPr>
        <w:t xml:space="preserve"> của</w:t>
      </w:r>
      <w:r w:rsidRPr="003A4FE8">
        <w:rPr>
          <w:rFonts w:ascii="Times New Roman" w:hAnsi="Times New Roman"/>
          <w:bCs/>
          <w:szCs w:val="28"/>
          <w:lang w:val="nl-NL"/>
        </w:rPr>
        <w:t xml:space="preserve"> từng nhiệm vụ đề xuất dự kiến thực hiện trong năm kế hoạch.</w:t>
      </w:r>
    </w:p>
    <w:p w:rsidR="00C52C74" w:rsidRPr="003A4FE8" w:rsidRDefault="00275217" w:rsidP="004C4CE4">
      <w:pPr>
        <w:spacing w:before="40" w:after="40"/>
        <w:ind w:firstLine="720"/>
        <w:rPr>
          <w:rFonts w:ascii="Times New Roman" w:hAnsi="Times New Roman"/>
          <w:bCs/>
          <w:szCs w:val="28"/>
          <w:lang w:val="nl-NL"/>
        </w:rPr>
      </w:pPr>
      <w:r w:rsidRPr="003A4FE8">
        <w:rPr>
          <w:rFonts w:ascii="Times New Roman" w:hAnsi="Times New Roman"/>
          <w:bCs/>
          <w:szCs w:val="28"/>
          <w:lang w:val="nl-NL"/>
        </w:rPr>
        <w:lastRenderedPageBreak/>
        <w:t xml:space="preserve">Đối với </w:t>
      </w:r>
      <w:r w:rsidR="00C52C74" w:rsidRPr="003A4FE8">
        <w:rPr>
          <w:rFonts w:ascii="Times New Roman" w:hAnsi="Times New Roman"/>
          <w:bCs/>
          <w:szCs w:val="28"/>
          <w:lang w:val="nl-NL"/>
        </w:rPr>
        <w:t>nhiệm vụ khoa học và công nghệ theo nghị định thư</w:t>
      </w:r>
      <w:r w:rsidRPr="003A4FE8">
        <w:rPr>
          <w:rFonts w:ascii="Times New Roman" w:hAnsi="Times New Roman"/>
          <w:bCs/>
          <w:szCs w:val="28"/>
          <w:lang w:val="nl-NL"/>
        </w:rPr>
        <w:t xml:space="preserve">, </w:t>
      </w:r>
      <w:r w:rsidR="00A85E99" w:rsidRPr="003A4FE8">
        <w:rPr>
          <w:rFonts w:ascii="Times New Roman" w:hAnsi="Times New Roman"/>
          <w:bCs/>
          <w:szCs w:val="28"/>
          <w:lang w:val="nl-NL"/>
        </w:rPr>
        <w:t xml:space="preserve">ngoài việc tổng hợp chung vào </w:t>
      </w:r>
      <w:r w:rsidR="00841F12" w:rsidRPr="003A4FE8">
        <w:rPr>
          <w:rFonts w:ascii="Times New Roman" w:hAnsi="Times New Roman"/>
          <w:bCs/>
          <w:szCs w:val="28"/>
          <w:lang w:val="nl-NL"/>
        </w:rPr>
        <w:t>b</w:t>
      </w:r>
      <w:r w:rsidR="00A85E99" w:rsidRPr="003A4FE8">
        <w:rPr>
          <w:rFonts w:ascii="Times New Roman" w:hAnsi="Times New Roman"/>
          <w:bCs/>
          <w:szCs w:val="28"/>
          <w:lang w:val="nl-NL"/>
        </w:rPr>
        <w:t xml:space="preserve">iểu </w:t>
      </w:r>
      <w:r w:rsidR="00530971" w:rsidRPr="003A4FE8">
        <w:rPr>
          <w:rFonts w:ascii="Times New Roman" w:hAnsi="Times New Roman"/>
          <w:bCs/>
          <w:szCs w:val="28"/>
          <w:lang w:val="nl-NL"/>
        </w:rPr>
        <w:t>KH201</w:t>
      </w:r>
      <w:r w:rsidR="00C07F52">
        <w:rPr>
          <w:rFonts w:ascii="Times New Roman" w:hAnsi="Times New Roman"/>
          <w:bCs/>
          <w:szCs w:val="28"/>
          <w:lang w:val="nl-NL"/>
        </w:rPr>
        <w:t>9</w:t>
      </w:r>
      <w:r w:rsidR="00530971" w:rsidRPr="003A4FE8">
        <w:rPr>
          <w:rFonts w:ascii="Times New Roman" w:hAnsi="Times New Roman"/>
          <w:bCs/>
          <w:szCs w:val="28"/>
          <w:lang w:val="nl-NL"/>
        </w:rPr>
        <w:t>-0</w:t>
      </w:r>
      <w:r w:rsidR="005B7590" w:rsidRPr="003A4FE8">
        <w:rPr>
          <w:rFonts w:ascii="Times New Roman" w:hAnsi="Times New Roman"/>
          <w:bCs/>
          <w:szCs w:val="28"/>
          <w:lang w:val="nl-NL"/>
        </w:rPr>
        <w:t>9</w:t>
      </w:r>
      <w:r w:rsidR="00530971" w:rsidRPr="003A4FE8">
        <w:rPr>
          <w:rFonts w:ascii="Times New Roman" w:hAnsi="Times New Roman"/>
          <w:bCs/>
          <w:szCs w:val="28"/>
          <w:lang w:val="nl-NL"/>
        </w:rPr>
        <w:t>, P</w:t>
      </w:r>
      <w:r w:rsidR="00B20DFF" w:rsidRPr="003A4FE8">
        <w:rPr>
          <w:rFonts w:ascii="Times New Roman" w:hAnsi="Times New Roman"/>
          <w:bCs/>
          <w:szCs w:val="28"/>
          <w:lang w:val="nl-NL"/>
        </w:rPr>
        <w:t xml:space="preserve">hụ lục 1 </w:t>
      </w:r>
      <w:r w:rsidR="00A85E99" w:rsidRPr="003A4FE8">
        <w:rPr>
          <w:rFonts w:ascii="Times New Roman" w:hAnsi="Times New Roman"/>
          <w:bCs/>
          <w:szCs w:val="28"/>
          <w:lang w:val="nl-NL"/>
        </w:rPr>
        <w:t>như nêu trên, thuyết minh đề cương nhiệm vụ được</w:t>
      </w:r>
      <w:r w:rsidR="0098378E" w:rsidRPr="003A4FE8">
        <w:rPr>
          <w:rFonts w:ascii="Times New Roman" w:hAnsi="Times New Roman"/>
          <w:bCs/>
          <w:szCs w:val="28"/>
          <w:lang w:val="nl-NL"/>
        </w:rPr>
        <w:t xml:space="preserve"> </w:t>
      </w:r>
      <w:r w:rsidR="00C52C74" w:rsidRPr="003A4FE8">
        <w:rPr>
          <w:rFonts w:ascii="Times New Roman" w:hAnsi="Times New Roman"/>
          <w:bCs/>
          <w:szCs w:val="28"/>
          <w:lang w:val="nl-NL"/>
        </w:rPr>
        <w:t xml:space="preserve">lập theo </w:t>
      </w:r>
      <w:r w:rsidRPr="003A4FE8">
        <w:rPr>
          <w:rFonts w:ascii="Times New Roman" w:hAnsi="Times New Roman"/>
          <w:bCs/>
          <w:szCs w:val="28"/>
          <w:lang w:val="nl-NL"/>
        </w:rPr>
        <w:t xml:space="preserve">các </w:t>
      </w:r>
      <w:r w:rsidR="00C52C74" w:rsidRPr="003A4FE8">
        <w:rPr>
          <w:rFonts w:ascii="Times New Roman" w:hAnsi="Times New Roman"/>
          <w:bCs/>
          <w:szCs w:val="28"/>
          <w:lang w:val="nl-NL"/>
        </w:rPr>
        <w:t xml:space="preserve">quy định tại </w:t>
      </w:r>
      <w:r w:rsidR="00151047" w:rsidRPr="003A4FE8">
        <w:rPr>
          <w:rFonts w:ascii="Times New Roman" w:hAnsi="Times New Roman"/>
          <w:bCs/>
          <w:szCs w:val="28"/>
          <w:lang w:val="nl-NL"/>
        </w:rPr>
        <w:t>điểm b, k</w:t>
      </w:r>
      <w:r w:rsidR="0049297C" w:rsidRPr="003A4FE8">
        <w:rPr>
          <w:rFonts w:ascii="Times New Roman" w:hAnsi="Times New Roman"/>
          <w:bCs/>
          <w:szCs w:val="28"/>
          <w:lang w:val="nl-NL"/>
        </w:rPr>
        <w:t>hoản 3, Điều 5</w:t>
      </w:r>
      <w:r w:rsidR="003560C4" w:rsidRPr="003A4FE8">
        <w:rPr>
          <w:rFonts w:ascii="Times New Roman" w:hAnsi="Times New Roman"/>
          <w:bCs/>
          <w:szCs w:val="28"/>
          <w:lang w:val="nl-NL"/>
        </w:rPr>
        <w:t xml:space="preserve"> </w:t>
      </w:r>
      <w:r w:rsidR="00C52C74" w:rsidRPr="003A4FE8">
        <w:rPr>
          <w:rFonts w:ascii="Times New Roman" w:hAnsi="Times New Roman"/>
          <w:bCs/>
          <w:szCs w:val="28"/>
          <w:lang w:val="nl-NL"/>
        </w:rPr>
        <w:t>Thông</w:t>
      </w:r>
      <w:r w:rsidR="00BE0E99" w:rsidRPr="003A4FE8">
        <w:rPr>
          <w:rFonts w:ascii="Times New Roman" w:hAnsi="Times New Roman"/>
          <w:bCs/>
          <w:szCs w:val="28"/>
          <w:lang w:val="nl-NL"/>
        </w:rPr>
        <w:t xml:space="preserve"> tư số 12/2014/TT-BKHCN ngày 30 tháng 5 năm </w:t>
      </w:r>
      <w:r w:rsidR="00C52C74" w:rsidRPr="003A4FE8">
        <w:rPr>
          <w:rFonts w:ascii="Times New Roman" w:hAnsi="Times New Roman"/>
          <w:bCs/>
          <w:szCs w:val="28"/>
          <w:lang w:val="nl-NL"/>
        </w:rPr>
        <w:t xml:space="preserve">2014 của Bộ </w:t>
      </w:r>
      <w:r w:rsidR="00CC3383">
        <w:rPr>
          <w:rFonts w:ascii="Times New Roman" w:hAnsi="Times New Roman"/>
          <w:bCs/>
          <w:szCs w:val="28"/>
          <w:lang w:val="nl-NL"/>
        </w:rPr>
        <w:t xml:space="preserve">trưởng Bộ </w:t>
      </w:r>
      <w:r w:rsidR="00C52C74" w:rsidRPr="003A4FE8">
        <w:rPr>
          <w:rFonts w:ascii="Times New Roman" w:hAnsi="Times New Roman"/>
          <w:bCs/>
          <w:szCs w:val="28"/>
          <w:lang w:val="nl-NL"/>
        </w:rPr>
        <w:t>Khoa học và Công nghệ quy định quản lý các nhiệm vụ khoa học và công nghệ theo nghị định thư (</w:t>
      </w:r>
      <w:r w:rsidR="00C52C74" w:rsidRPr="003A4FE8">
        <w:rPr>
          <w:rFonts w:ascii="Times New Roman" w:hAnsi="Times New Roman"/>
          <w:bCs/>
          <w:i/>
          <w:szCs w:val="28"/>
          <w:lang w:val="nl-NL"/>
        </w:rPr>
        <w:t xml:space="preserve">được đăng tải tại trang thông tin điện tử của Bộ Khoa học và Công nghệ: </w:t>
      </w:r>
      <w:hyperlink r:id="rId8" w:history="1">
        <w:r w:rsidR="00C52C74" w:rsidRPr="003A4FE8">
          <w:rPr>
            <w:bCs/>
            <w:i/>
            <w:lang w:val="nl-NL"/>
          </w:rPr>
          <w:t>http://www.most.gov.vn</w:t>
        </w:r>
      </w:hyperlink>
      <w:r w:rsidR="00C52C74" w:rsidRPr="003A4FE8">
        <w:rPr>
          <w:rFonts w:ascii="Times New Roman" w:hAnsi="Times New Roman"/>
          <w:bCs/>
          <w:szCs w:val="28"/>
          <w:lang w:val="nl-NL"/>
        </w:rPr>
        <w:t xml:space="preserve">). Các nhiệm vụ hợp tác nghiên cứu theo Nghị định thư, ngoài việc đáp ứng yêu cầu chung, phải có căn cứ pháp lý rõ ràng, có cam kết của đối tác nước ngoài cùng hợp tác thực hiện nhiệm vụ; đảm bảo lợi ích của các bên, khai thác được thế mạnh về </w:t>
      </w:r>
      <w:r w:rsidR="00966788" w:rsidRPr="003A4FE8">
        <w:rPr>
          <w:rFonts w:ascii="Times New Roman" w:hAnsi="Times New Roman"/>
          <w:bCs/>
          <w:szCs w:val="28"/>
          <w:lang w:val="nl-NL"/>
        </w:rPr>
        <w:t>khoa học và công nghệ</w:t>
      </w:r>
      <w:r w:rsidR="00C52C74" w:rsidRPr="003A4FE8">
        <w:rPr>
          <w:rFonts w:ascii="Times New Roman" w:hAnsi="Times New Roman"/>
          <w:bCs/>
          <w:szCs w:val="28"/>
          <w:lang w:val="nl-NL"/>
        </w:rPr>
        <w:t xml:space="preserve"> và nguồn tài chính của các nước tiên tiến để giải quyết vấn đề </w:t>
      </w:r>
      <w:r w:rsidR="00966788" w:rsidRPr="003A4FE8">
        <w:rPr>
          <w:rFonts w:ascii="Times New Roman" w:hAnsi="Times New Roman"/>
          <w:bCs/>
          <w:szCs w:val="28"/>
          <w:lang w:val="nl-NL"/>
        </w:rPr>
        <w:t xml:space="preserve">khoa học và công nghệ </w:t>
      </w:r>
      <w:r w:rsidR="00C52C74" w:rsidRPr="003A4FE8">
        <w:rPr>
          <w:rFonts w:ascii="Times New Roman" w:hAnsi="Times New Roman"/>
          <w:bCs/>
          <w:szCs w:val="28"/>
          <w:lang w:val="nl-NL"/>
        </w:rPr>
        <w:t xml:space="preserve">cấp thiết trong nước. Căn cứ pháp lý là kết quả đàm phán hoặc cam kết của Lãnh đạo Đảng và Nhà nước với đối tác nước ngoài (song phương hoặc đa phương) liên quan đến </w:t>
      </w:r>
      <w:r w:rsidR="00966788" w:rsidRPr="003A4FE8">
        <w:rPr>
          <w:rFonts w:ascii="Times New Roman" w:hAnsi="Times New Roman"/>
          <w:bCs/>
          <w:szCs w:val="28"/>
          <w:lang w:val="nl-NL"/>
        </w:rPr>
        <w:t>khoa học và công nghệ</w:t>
      </w:r>
      <w:r w:rsidR="00C52C74" w:rsidRPr="003A4FE8">
        <w:rPr>
          <w:rFonts w:ascii="Times New Roman" w:hAnsi="Times New Roman"/>
          <w:bCs/>
          <w:szCs w:val="28"/>
          <w:lang w:val="nl-NL"/>
        </w:rPr>
        <w:t xml:space="preserve">; các nhiệm vụ hợp tác quốc tế được thỏa thuận trong các phiên họp của Ủy ban, Tiểu ban hỗn hợp về hợp tác </w:t>
      </w:r>
      <w:r w:rsidR="00966788" w:rsidRPr="003A4FE8">
        <w:rPr>
          <w:rFonts w:ascii="Times New Roman" w:hAnsi="Times New Roman"/>
          <w:bCs/>
          <w:szCs w:val="28"/>
          <w:lang w:val="nl-NL"/>
        </w:rPr>
        <w:t xml:space="preserve">khoa học và công nghệ </w:t>
      </w:r>
      <w:r w:rsidR="00C52C74" w:rsidRPr="003A4FE8">
        <w:rPr>
          <w:rFonts w:ascii="Times New Roman" w:hAnsi="Times New Roman"/>
          <w:bCs/>
          <w:szCs w:val="28"/>
          <w:lang w:val="nl-NL"/>
        </w:rPr>
        <w:t xml:space="preserve">với các nước hoặc đã được Bộ </w:t>
      </w:r>
      <w:r w:rsidR="00030534" w:rsidRPr="003A4FE8">
        <w:rPr>
          <w:rFonts w:ascii="Times New Roman" w:hAnsi="Times New Roman"/>
          <w:bCs/>
          <w:szCs w:val="28"/>
          <w:lang w:val="nl-NL"/>
        </w:rPr>
        <w:t>K</w:t>
      </w:r>
      <w:r w:rsidR="00966788" w:rsidRPr="003A4FE8">
        <w:rPr>
          <w:rFonts w:ascii="Times New Roman" w:hAnsi="Times New Roman"/>
          <w:bCs/>
          <w:szCs w:val="28"/>
          <w:lang w:val="nl-NL"/>
        </w:rPr>
        <w:t xml:space="preserve">hoa học và </w:t>
      </w:r>
      <w:r w:rsidR="00030534" w:rsidRPr="003A4FE8">
        <w:rPr>
          <w:rFonts w:ascii="Times New Roman" w:hAnsi="Times New Roman"/>
          <w:bCs/>
          <w:szCs w:val="28"/>
          <w:lang w:val="nl-NL"/>
        </w:rPr>
        <w:t>C</w:t>
      </w:r>
      <w:r w:rsidR="00966788" w:rsidRPr="003A4FE8">
        <w:rPr>
          <w:rFonts w:ascii="Times New Roman" w:hAnsi="Times New Roman"/>
          <w:bCs/>
          <w:szCs w:val="28"/>
          <w:lang w:val="nl-NL"/>
        </w:rPr>
        <w:t>ông nghệ</w:t>
      </w:r>
      <w:r w:rsidR="00C52C74" w:rsidRPr="003A4FE8">
        <w:rPr>
          <w:rFonts w:ascii="Times New Roman" w:hAnsi="Times New Roman"/>
          <w:bCs/>
          <w:szCs w:val="28"/>
          <w:lang w:val="nl-NL"/>
        </w:rPr>
        <w:t xml:space="preserve"> ký kết với các nước đối tác.</w:t>
      </w:r>
    </w:p>
    <w:p w:rsidR="00305BDE" w:rsidRPr="003A4FE8" w:rsidRDefault="00C52C74" w:rsidP="004C4CE4">
      <w:pPr>
        <w:spacing w:before="40" w:after="40"/>
        <w:ind w:firstLine="709"/>
        <w:rPr>
          <w:rFonts w:ascii="Times New Roman" w:hAnsi="Times New Roman"/>
          <w:bCs/>
          <w:spacing w:val="-2"/>
          <w:szCs w:val="28"/>
          <w:lang w:val="nl-NL"/>
        </w:rPr>
      </w:pPr>
      <w:r w:rsidRPr="003A4FE8">
        <w:rPr>
          <w:rFonts w:ascii="Times New Roman" w:hAnsi="Times New Roman"/>
          <w:bCs/>
          <w:spacing w:val="-2"/>
          <w:szCs w:val="28"/>
          <w:lang w:val="nl-NL"/>
        </w:rPr>
        <w:t>Việc đề xuất các nhiệm vụ khoa học và công nghệ thuộc các chương trình, đề án, kế hoạch phát triển do Thủ tướng Chính phủ giao Bộ Công Thương trực tiếp quản lý thực hiện theo các công văn hướng dẫn của từng chương trình, đề án.</w:t>
      </w:r>
    </w:p>
    <w:p w:rsidR="00305BDE" w:rsidRPr="003A4FE8" w:rsidRDefault="00305BDE" w:rsidP="004C4CE4">
      <w:pPr>
        <w:spacing w:before="40" w:after="40"/>
        <w:ind w:firstLine="709"/>
        <w:rPr>
          <w:rFonts w:ascii="Times New Roman" w:hAnsi="Times New Roman"/>
          <w:b/>
          <w:szCs w:val="28"/>
          <w:lang w:val="nl-NL"/>
        </w:rPr>
      </w:pPr>
      <w:r w:rsidRPr="003A4FE8">
        <w:rPr>
          <w:rFonts w:ascii="Times New Roman" w:hAnsi="Times New Roman"/>
          <w:b/>
          <w:szCs w:val="28"/>
          <w:lang w:val="nl-NL"/>
        </w:rPr>
        <w:t>II</w:t>
      </w:r>
      <w:r w:rsidR="00C52C74" w:rsidRPr="003A4FE8">
        <w:rPr>
          <w:rFonts w:ascii="Times New Roman" w:hAnsi="Times New Roman"/>
          <w:b/>
          <w:szCs w:val="28"/>
          <w:lang w:val="nl-NL"/>
        </w:rPr>
        <w:t>I</w:t>
      </w:r>
      <w:r w:rsidRPr="003A4FE8">
        <w:rPr>
          <w:rFonts w:ascii="Times New Roman" w:hAnsi="Times New Roman"/>
          <w:b/>
          <w:szCs w:val="28"/>
          <w:lang w:val="nl-NL"/>
        </w:rPr>
        <w:t xml:space="preserve">. Xây dựng kế hoạch thực hiện các nhiệm vụ </w:t>
      </w:r>
      <w:r w:rsidR="00966788" w:rsidRPr="003A4FE8">
        <w:rPr>
          <w:rFonts w:ascii="Times New Roman" w:hAnsi="Times New Roman"/>
          <w:b/>
          <w:bCs/>
          <w:szCs w:val="28"/>
          <w:lang w:val="nl-NL"/>
        </w:rPr>
        <w:t>khoa học và công nghệ</w:t>
      </w:r>
      <w:r w:rsidR="003560C4" w:rsidRPr="003A4FE8">
        <w:rPr>
          <w:rFonts w:ascii="Times New Roman" w:hAnsi="Times New Roman"/>
          <w:b/>
          <w:bCs/>
          <w:szCs w:val="28"/>
          <w:lang w:val="nl-NL"/>
        </w:rPr>
        <w:t xml:space="preserve"> </w:t>
      </w:r>
      <w:r w:rsidR="001F01F8" w:rsidRPr="003A4FE8">
        <w:rPr>
          <w:rFonts w:ascii="Times New Roman" w:hAnsi="Times New Roman"/>
          <w:b/>
          <w:szCs w:val="28"/>
          <w:lang w:val="nl-NL"/>
        </w:rPr>
        <w:t>cấp B</w:t>
      </w:r>
      <w:r w:rsidRPr="003A4FE8">
        <w:rPr>
          <w:rFonts w:ascii="Times New Roman" w:hAnsi="Times New Roman"/>
          <w:b/>
          <w:szCs w:val="28"/>
          <w:lang w:val="nl-NL"/>
        </w:rPr>
        <w:t>ộ</w:t>
      </w:r>
    </w:p>
    <w:p w:rsidR="00C52C74" w:rsidRPr="003A4FE8" w:rsidRDefault="00C52C74" w:rsidP="004C4CE4">
      <w:pPr>
        <w:spacing w:before="40" w:after="40"/>
        <w:ind w:firstLine="720"/>
        <w:rPr>
          <w:rFonts w:ascii="Times New Roman" w:hAnsi="Times New Roman"/>
          <w:szCs w:val="28"/>
          <w:lang w:val="nl-NL"/>
        </w:rPr>
      </w:pPr>
      <w:r w:rsidRPr="003A4FE8">
        <w:rPr>
          <w:rFonts w:ascii="Times New Roman" w:hAnsi="Times New Roman"/>
          <w:szCs w:val="28"/>
          <w:lang w:val="nl-NL"/>
        </w:rPr>
        <w:t xml:space="preserve">Nhiệm vụ </w:t>
      </w:r>
      <w:r w:rsidR="00966788" w:rsidRPr="003A4FE8">
        <w:rPr>
          <w:rFonts w:ascii="Times New Roman" w:hAnsi="Times New Roman"/>
          <w:bCs/>
          <w:szCs w:val="28"/>
          <w:lang w:val="nl-NL"/>
        </w:rPr>
        <w:t>khoa học và công nghệ</w:t>
      </w:r>
      <w:r w:rsidRPr="003A4FE8">
        <w:rPr>
          <w:rFonts w:ascii="Times New Roman" w:hAnsi="Times New Roman"/>
          <w:szCs w:val="28"/>
          <w:lang w:val="nl-NL"/>
        </w:rPr>
        <w:t xml:space="preserve"> cấp </w:t>
      </w:r>
      <w:r w:rsidR="002B18D5" w:rsidRPr="003A4FE8">
        <w:rPr>
          <w:rFonts w:ascii="Times New Roman" w:hAnsi="Times New Roman"/>
          <w:szCs w:val="28"/>
          <w:lang w:val="nl-NL"/>
        </w:rPr>
        <w:t>B</w:t>
      </w:r>
      <w:r w:rsidRPr="003A4FE8">
        <w:rPr>
          <w:rFonts w:ascii="Times New Roman" w:hAnsi="Times New Roman"/>
          <w:szCs w:val="28"/>
          <w:lang w:val="nl-NL"/>
        </w:rPr>
        <w:t xml:space="preserve">ộ sử dụng ngân sách nhà nước bao gồm các loại hình nhiệm vụ được quy định tại khoản 3, Điều 4 Thông tư số 50/2014/TT-BCT ngày 15 tháng 12 năm 2014 của Bộ </w:t>
      </w:r>
      <w:r w:rsidR="006447B4">
        <w:rPr>
          <w:rFonts w:ascii="Times New Roman" w:hAnsi="Times New Roman"/>
          <w:szCs w:val="28"/>
          <w:lang w:val="nl-NL"/>
        </w:rPr>
        <w:t xml:space="preserve">trưởng Bộ </w:t>
      </w:r>
      <w:r w:rsidRPr="003A4FE8">
        <w:rPr>
          <w:rFonts w:ascii="Times New Roman" w:hAnsi="Times New Roman"/>
          <w:szCs w:val="28"/>
          <w:lang w:val="nl-NL"/>
        </w:rPr>
        <w:t xml:space="preserve">Công Thương quy định về quản lý nhiệm vụ khoa học và công nghệ của Bộ Công Thương. Yêu cầu đối với nhiệm vụ khoa học và công nghệ cấp bộ theo quy định tại Điều 9 Thông tư số 50/2014/TT-BCT ngày 15 tháng 12 năm 2014 quy định về quản lý nhiệm vụ khoa học và công nghệ của Bộ Công Thương </w:t>
      </w:r>
      <w:r w:rsidR="008777E0">
        <w:rPr>
          <w:rFonts w:ascii="Times New Roman" w:hAnsi="Times New Roman"/>
          <w:szCs w:val="28"/>
          <w:lang w:val="nl-NL"/>
        </w:rPr>
        <w:t xml:space="preserve">và khoản 2, Điều 1 Thông tư số 37/2016/TT-BCT ngày 28 tháng 12 năm 2016 </w:t>
      </w:r>
      <w:r w:rsidR="0083644E" w:rsidRPr="003A4FE8">
        <w:rPr>
          <w:rFonts w:ascii="Times New Roman" w:hAnsi="Times New Roman"/>
          <w:bCs/>
          <w:szCs w:val="28"/>
          <w:lang w:val="nl-NL"/>
        </w:rPr>
        <w:t xml:space="preserve">của Bộ trưởng Bộ Công Thương </w:t>
      </w:r>
      <w:r w:rsidR="008777E0">
        <w:rPr>
          <w:rFonts w:ascii="Times New Roman" w:hAnsi="Times New Roman"/>
          <w:szCs w:val="28"/>
          <w:lang w:val="nl-NL"/>
        </w:rPr>
        <w:t>sửa đổi, bổ sung một số điều của Thông tư số 50/2014/TT-BCT</w:t>
      </w:r>
      <w:r w:rsidR="0083644E">
        <w:rPr>
          <w:rFonts w:ascii="Times New Roman" w:hAnsi="Times New Roman"/>
          <w:szCs w:val="28"/>
          <w:lang w:val="nl-NL"/>
        </w:rPr>
        <w:t xml:space="preserve"> </w:t>
      </w:r>
      <w:r w:rsidRPr="003A4FE8">
        <w:rPr>
          <w:rFonts w:ascii="Times New Roman" w:hAnsi="Times New Roman"/>
          <w:szCs w:val="28"/>
          <w:lang w:val="nl-NL"/>
        </w:rPr>
        <w:t>(</w:t>
      </w:r>
      <w:r w:rsidRPr="003A4FE8">
        <w:rPr>
          <w:rFonts w:ascii="Times New Roman" w:hAnsi="Times New Roman"/>
          <w:i/>
          <w:szCs w:val="28"/>
          <w:lang w:val="nl-NL"/>
        </w:rPr>
        <w:t>được đăng tải tại trang thông tin điện tử của Bộ Công Thương: http://www.moit.gov.vn</w:t>
      </w:r>
      <w:r w:rsidRPr="003A4FE8">
        <w:rPr>
          <w:rFonts w:ascii="Times New Roman" w:hAnsi="Times New Roman"/>
          <w:szCs w:val="28"/>
          <w:lang w:val="nl-NL"/>
        </w:rPr>
        <w:t>).</w:t>
      </w:r>
    </w:p>
    <w:p w:rsidR="00C52C74" w:rsidRPr="003A4FE8" w:rsidRDefault="00C52C74" w:rsidP="004C4CE4">
      <w:pPr>
        <w:spacing w:before="40" w:after="40"/>
        <w:ind w:firstLine="709"/>
        <w:rPr>
          <w:rFonts w:ascii="Times New Roman" w:hAnsi="Times New Roman"/>
          <w:szCs w:val="28"/>
          <w:lang w:val="nl-NL"/>
        </w:rPr>
      </w:pPr>
      <w:r w:rsidRPr="003A4FE8">
        <w:rPr>
          <w:rFonts w:ascii="Times New Roman" w:hAnsi="Times New Roman"/>
          <w:szCs w:val="28"/>
          <w:lang w:val="nl-NL"/>
        </w:rPr>
        <w:t xml:space="preserve">Các đơn vị lập hội đồng tư vấn để xem xét, đánh giá và lựa chọn các đề xuất nhiệm vụ </w:t>
      </w:r>
      <w:r w:rsidR="00966788" w:rsidRPr="003A4FE8">
        <w:rPr>
          <w:rFonts w:ascii="Times New Roman" w:hAnsi="Times New Roman"/>
          <w:bCs/>
          <w:szCs w:val="28"/>
          <w:lang w:val="nl-NL"/>
        </w:rPr>
        <w:t>khoa học và công nghệ</w:t>
      </w:r>
      <w:r w:rsidRPr="003A4FE8">
        <w:rPr>
          <w:rFonts w:ascii="Times New Roman" w:hAnsi="Times New Roman"/>
          <w:szCs w:val="28"/>
          <w:lang w:val="nl-NL"/>
        </w:rPr>
        <w:t xml:space="preserve"> cấp bộ có chất lượng và khả thi. T</w:t>
      </w:r>
      <w:r w:rsidR="00BA61F9" w:rsidRPr="003A4FE8">
        <w:rPr>
          <w:rFonts w:ascii="Times New Roman" w:hAnsi="Times New Roman"/>
          <w:szCs w:val="28"/>
          <w:lang w:val="nl-NL"/>
        </w:rPr>
        <w:t xml:space="preserve">rên cơ sở kết luận của hội đồng, </w:t>
      </w:r>
      <w:r w:rsidRPr="003A4FE8">
        <w:rPr>
          <w:rFonts w:ascii="Times New Roman" w:hAnsi="Times New Roman"/>
          <w:szCs w:val="28"/>
          <w:lang w:val="nl-NL"/>
        </w:rPr>
        <w:t>Thủ trưởng đơn vị phê duyệt danh mục đề xuất nhiệm vụ khoa học và công nghệ cấp bộ năm 201</w:t>
      </w:r>
      <w:r w:rsidR="00A13FD0">
        <w:rPr>
          <w:rFonts w:ascii="Times New Roman" w:hAnsi="Times New Roman"/>
          <w:szCs w:val="28"/>
          <w:lang w:val="nl-NL"/>
        </w:rPr>
        <w:t>9</w:t>
      </w:r>
      <w:r w:rsidRPr="003A4FE8">
        <w:rPr>
          <w:rFonts w:ascii="Times New Roman" w:hAnsi="Times New Roman"/>
          <w:szCs w:val="28"/>
          <w:lang w:val="nl-NL"/>
        </w:rPr>
        <w:t>, trong đó các nhiệm vụ được sắp xếp theo thứ tự ưu tiên</w:t>
      </w:r>
      <w:r w:rsidR="00F753F5" w:rsidRPr="003A4FE8">
        <w:rPr>
          <w:rFonts w:ascii="Times New Roman" w:hAnsi="Times New Roman"/>
          <w:szCs w:val="28"/>
          <w:lang w:val="nl-NL"/>
        </w:rPr>
        <w:t xml:space="preserve"> triển khai</w:t>
      </w:r>
      <w:r w:rsidR="00857427" w:rsidRPr="003A4FE8">
        <w:rPr>
          <w:rFonts w:ascii="Times New Roman" w:hAnsi="Times New Roman"/>
          <w:szCs w:val="28"/>
          <w:lang w:val="nl-NL"/>
        </w:rPr>
        <w:t xml:space="preserve">. </w:t>
      </w:r>
      <w:r w:rsidRPr="003A4FE8">
        <w:rPr>
          <w:rFonts w:ascii="Times New Roman" w:hAnsi="Times New Roman"/>
          <w:szCs w:val="28"/>
          <w:lang w:val="nl-NL"/>
        </w:rPr>
        <w:t xml:space="preserve">Hồ sơ đề xuất thực hiện theo quy định tại </w:t>
      </w:r>
      <w:r w:rsidR="00A755B2">
        <w:rPr>
          <w:rFonts w:ascii="Times New Roman" w:hAnsi="Times New Roman"/>
          <w:szCs w:val="28"/>
          <w:lang w:val="nl-NL"/>
        </w:rPr>
        <w:t>khoản 3, Điều 1</w:t>
      </w:r>
      <w:r w:rsidR="00A755B2" w:rsidRPr="00A755B2">
        <w:rPr>
          <w:rFonts w:ascii="Times New Roman" w:hAnsi="Times New Roman"/>
          <w:szCs w:val="28"/>
          <w:lang w:val="nl-NL"/>
        </w:rPr>
        <w:t xml:space="preserve"> </w:t>
      </w:r>
      <w:r w:rsidR="00A755B2">
        <w:rPr>
          <w:rFonts w:ascii="Times New Roman" w:hAnsi="Times New Roman"/>
          <w:szCs w:val="28"/>
          <w:lang w:val="nl-NL"/>
        </w:rPr>
        <w:t xml:space="preserve">Thông tư số 37/2016/TT-BCT ngày 28 tháng 12 năm 2016 sửa đổi, bổ sung một số điều của Thông tư số 50/2014/TT-BCT, </w:t>
      </w:r>
      <w:r w:rsidR="004C5BBF" w:rsidRPr="003A4FE8">
        <w:rPr>
          <w:rFonts w:ascii="Times New Roman" w:hAnsi="Times New Roman"/>
          <w:bCs/>
          <w:szCs w:val="28"/>
          <w:lang w:val="nl-NL"/>
        </w:rPr>
        <w:t xml:space="preserve">tổng </w:t>
      </w:r>
      <w:r w:rsidR="003560C4" w:rsidRPr="003A4FE8">
        <w:rPr>
          <w:rFonts w:ascii="Times New Roman" w:hAnsi="Times New Roman"/>
          <w:bCs/>
          <w:szCs w:val="28"/>
          <w:lang w:val="nl-NL"/>
        </w:rPr>
        <w:t xml:space="preserve">hợp chung theo </w:t>
      </w:r>
      <w:r w:rsidR="00BA61F9" w:rsidRPr="003A4FE8">
        <w:rPr>
          <w:rFonts w:ascii="Times New Roman" w:hAnsi="Times New Roman"/>
          <w:bCs/>
          <w:szCs w:val="28"/>
          <w:lang w:val="nl-NL"/>
        </w:rPr>
        <w:t>b</w:t>
      </w:r>
      <w:r w:rsidR="003560C4" w:rsidRPr="003A4FE8">
        <w:rPr>
          <w:rFonts w:ascii="Times New Roman" w:hAnsi="Times New Roman"/>
          <w:bCs/>
          <w:szCs w:val="28"/>
          <w:lang w:val="nl-NL"/>
        </w:rPr>
        <w:t>iểu KH201</w:t>
      </w:r>
      <w:r w:rsidR="00C07F52">
        <w:rPr>
          <w:rFonts w:ascii="Times New Roman" w:hAnsi="Times New Roman"/>
          <w:bCs/>
          <w:szCs w:val="28"/>
          <w:lang w:val="nl-NL"/>
        </w:rPr>
        <w:t>9</w:t>
      </w:r>
      <w:r w:rsidR="009E0F22" w:rsidRPr="003A4FE8">
        <w:rPr>
          <w:rFonts w:ascii="Times New Roman" w:hAnsi="Times New Roman"/>
          <w:bCs/>
          <w:szCs w:val="28"/>
          <w:lang w:val="nl-NL"/>
        </w:rPr>
        <w:t>-08</w:t>
      </w:r>
      <w:r w:rsidR="00530971" w:rsidRPr="003A4FE8">
        <w:rPr>
          <w:rFonts w:ascii="Times New Roman" w:hAnsi="Times New Roman"/>
          <w:bCs/>
          <w:szCs w:val="28"/>
          <w:lang w:val="nl-NL"/>
        </w:rPr>
        <w:t>, P</w:t>
      </w:r>
      <w:r w:rsidR="004C5BBF" w:rsidRPr="003A4FE8">
        <w:rPr>
          <w:rFonts w:ascii="Times New Roman" w:hAnsi="Times New Roman"/>
          <w:bCs/>
          <w:szCs w:val="28"/>
          <w:lang w:val="nl-NL"/>
        </w:rPr>
        <w:t xml:space="preserve">hụ lục </w:t>
      </w:r>
      <w:r w:rsidR="00DA076F" w:rsidRPr="003A4FE8">
        <w:rPr>
          <w:rFonts w:ascii="Times New Roman" w:hAnsi="Times New Roman"/>
          <w:bCs/>
          <w:szCs w:val="28"/>
          <w:lang w:val="nl-NL"/>
        </w:rPr>
        <w:t>2</w:t>
      </w:r>
      <w:r w:rsidRPr="003A4FE8">
        <w:rPr>
          <w:rFonts w:ascii="Times New Roman" w:hAnsi="Times New Roman"/>
          <w:bCs/>
          <w:szCs w:val="28"/>
          <w:lang w:val="nl-NL"/>
        </w:rPr>
        <w:t xml:space="preserve">. </w:t>
      </w:r>
    </w:p>
    <w:p w:rsidR="008B53CC" w:rsidRPr="003A4FE8" w:rsidRDefault="00C52C74" w:rsidP="004C4CE4">
      <w:pPr>
        <w:spacing w:before="40" w:after="40"/>
        <w:ind w:firstLine="709"/>
        <w:rPr>
          <w:rFonts w:ascii="Times New Roman" w:hAnsi="Times New Roman"/>
          <w:lang w:val="nl-NL"/>
        </w:rPr>
      </w:pPr>
      <w:r w:rsidRPr="003A4FE8">
        <w:rPr>
          <w:rFonts w:ascii="Times New Roman" w:hAnsi="Times New Roman"/>
          <w:szCs w:val="28"/>
          <w:lang w:val="nl-NL"/>
        </w:rPr>
        <w:t xml:space="preserve">Việc đề xuất các nhiệm vụ quỹ gen thực hiện theo các </w:t>
      </w:r>
      <w:r w:rsidRPr="003A4FE8">
        <w:rPr>
          <w:rFonts w:ascii="Times New Roman" w:hAnsi="Times New Roman"/>
          <w:lang w:val="nl-NL"/>
        </w:rPr>
        <w:t xml:space="preserve">quy định tại Thông tư số </w:t>
      </w:r>
      <w:r w:rsidR="00A755B2">
        <w:rPr>
          <w:rFonts w:ascii="Times New Roman" w:hAnsi="Times New Roman"/>
          <w:lang w:val="nl-NL"/>
        </w:rPr>
        <w:t xml:space="preserve">17/2016/TT-BKHCN ngày 01 tháng 9 năm 2016 của Bộ trưởng Bộ Khoa </w:t>
      </w:r>
      <w:r w:rsidR="00A755B2">
        <w:rPr>
          <w:rFonts w:ascii="Times New Roman" w:hAnsi="Times New Roman"/>
          <w:lang w:val="nl-NL"/>
        </w:rPr>
        <w:lastRenderedPageBreak/>
        <w:t>học và Công nghệ quy định quản lý thực hiện Chương trình bảo tồn và sử dụng bền vững nguồn gen đến năm 2025, định hướng đến năm 2030</w:t>
      </w:r>
      <w:r w:rsidR="00877614">
        <w:rPr>
          <w:rFonts w:ascii="Times New Roman" w:hAnsi="Times New Roman"/>
          <w:lang w:val="nl-NL"/>
        </w:rPr>
        <w:t xml:space="preserve"> </w:t>
      </w:r>
      <w:r w:rsidRPr="003A4FE8">
        <w:rPr>
          <w:rFonts w:ascii="Times New Roman" w:hAnsi="Times New Roman"/>
          <w:szCs w:val="28"/>
          <w:lang w:val="nl-NL"/>
        </w:rPr>
        <w:t>(</w:t>
      </w:r>
      <w:r w:rsidRPr="003A4FE8">
        <w:rPr>
          <w:rFonts w:ascii="Times New Roman" w:hAnsi="Times New Roman"/>
          <w:i/>
          <w:szCs w:val="28"/>
          <w:lang w:val="nl-NL"/>
        </w:rPr>
        <w:t xml:space="preserve">được đăng tải tại trang thông tin điện tử của Bộ Khoa học và Công nghệ: </w:t>
      </w:r>
      <w:hyperlink r:id="rId9" w:history="1">
        <w:r w:rsidR="008B53CC" w:rsidRPr="003A4FE8">
          <w:rPr>
            <w:rStyle w:val="Hyperlink"/>
            <w:rFonts w:ascii="Times New Roman" w:hAnsi="Times New Roman"/>
            <w:i/>
            <w:color w:val="auto"/>
            <w:szCs w:val="28"/>
            <w:lang w:val="nl-NL"/>
          </w:rPr>
          <w:t>http://www.most.gov.vn</w:t>
        </w:r>
      </w:hyperlink>
      <w:r w:rsidRPr="003A4FE8">
        <w:rPr>
          <w:rFonts w:ascii="Times New Roman" w:hAnsi="Times New Roman"/>
          <w:szCs w:val="28"/>
          <w:lang w:val="nl-NL"/>
        </w:rPr>
        <w:t>).</w:t>
      </w:r>
    </w:p>
    <w:p w:rsidR="00C52C74" w:rsidRPr="003A4FE8" w:rsidRDefault="00C52C74" w:rsidP="004C4CE4">
      <w:pPr>
        <w:spacing w:before="40" w:after="40"/>
        <w:ind w:firstLine="709"/>
        <w:rPr>
          <w:rFonts w:ascii="Times New Roman" w:hAnsi="Times New Roman"/>
          <w:lang w:val="nl-NL"/>
        </w:rPr>
      </w:pPr>
      <w:r w:rsidRPr="003A4FE8">
        <w:rPr>
          <w:rFonts w:ascii="Times New Roman" w:hAnsi="Times New Roman"/>
          <w:lang w:val="nl-NL"/>
        </w:rPr>
        <w:t xml:space="preserve">Việc đề xuất các nhiệm vụ nghiên cứu theo chức năng thực hiện theo các quy định tại Thông tư liên tịch số 121/2014/TTLT-BTC-BKHCN ngày 25 tháng 8 năm 2014 của liên Bộ Tài chính, Bộ Khoa học và Công nghệ hướng dẫn xây dựng dự toán, quản lý, sử dụng và quyết toán kinh phí thực hiện nhiệm vụ thường xuyên theo chức năng của tổ chức khoa học và công nghệ công lập và các văn bản hướng dẫn hiện hành </w:t>
      </w:r>
      <w:r w:rsidRPr="003A4FE8">
        <w:rPr>
          <w:rFonts w:ascii="Times New Roman" w:hAnsi="Times New Roman"/>
          <w:szCs w:val="28"/>
          <w:lang w:val="nl-NL"/>
        </w:rPr>
        <w:t>(</w:t>
      </w:r>
      <w:r w:rsidRPr="003A4FE8">
        <w:rPr>
          <w:rFonts w:ascii="Times New Roman" w:hAnsi="Times New Roman"/>
          <w:i/>
          <w:szCs w:val="28"/>
          <w:lang w:val="nl-NL"/>
        </w:rPr>
        <w:t xml:space="preserve">được đăng tải tại trang thông tin điện tử của Bộ Khoa học và Công nghệ: </w:t>
      </w:r>
      <w:hyperlink r:id="rId10" w:history="1">
        <w:r w:rsidR="00D03714" w:rsidRPr="003A4FE8">
          <w:rPr>
            <w:rStyle w:val="Hyperlink"/>
            <w:rFonts w:ascii="Times New Roman" w:hAnsi="Times New Roman"/>
            <w:i/>
            <w:color w:val="auto"/>
            <w:szCs w:val="28"/>
            <w:lang w:val="nl-NL"/>
          </w:rPr>
          <w:t>http://www.most.gov.vn</w:t>
        </w:r>
      </w:hyperlink>
      <w:r w:rsidRPr="003A4FE8">
        <w:rPr>
          <w:rFonts w:ascii="Times New Roman" w:hAnsi="Times New Roman"/>
          <w:szCs w:val="28"/>
          <w:lang w:val="nl-NL"/>
        </w:rPr>
        <w:t>).</w:t>
      </w:r>
    </w:p>
    <w:p w:rsidR="008B53CC" w:rsidRPr="003A4FE8" w:rsidRDefault="00C52C74" w:rsidP="004C4CE4">
      <w:pPr>
        <w:spacing w:before="40" w:after="40"/>
        <w:ind w:firstLine="709"/>
        <w:rPr>
          <w:rFonts w:ascii="Times New Roman" w:hAnsi="Times New Roman"/>
          <w:szCs w:val="28"/>
          <w:lang w:val="nl-NL"/>
        </w:rPr>
      </w:pPr>
      <w:r w:rsidRPr="003A4FE8">
        <w:rPr>
          <w:rFonts w:ascii="Times New Roman" w:hAnsi="Times New Roman"/>
          <w:lang w:val="nl-NL"/>
        </w:rPr>
        <w:t xml:space="preserve">Việc đề xuất các nhiệm vụ tiêu chuẩn quốc gia và quy chuẩn kỹ thuật quốc gia thực hiện theo các quy định tại Thông tư số 46/2014/TT-BCT ngày 03 tháng 12 năm 2014 của Bộ trưởng Bộ Công Thương quy định về hoạt động xây dựng và áp dụng tiêu chuẩn quốc gia và quy chuẩn kỹ thuật quốc gia của Bộ Công Thương </w:t>
      </w:r>
      <w:r w:rsidRPr="003A4FE8">
        <w:rPr>
          <w:rFonts w:ascii="Times New Roman" w:hAnsi="Times New Roman"/>
          <w:szCs w:val="28"/>
          <w:lang w:val="nl-NL"/>
        </w:rPr>
        <w:t>(</w:t>
      </w:r>
      <w:r w:rsidRPr="003A4FE8">
        <w:rPr>
          <w:rFonts w:ascii="Times New Roman" w:hAnsi="Times New Roman"/>
          <w:i/>
          <w:szCs w:val="28"/>
          <w:lang w:val="nl-NL"/>
        </w:rPr>
        <w:t xml:space="preserve">được đăng tải tại trang thông tin điện tử của Bộ Công Thương: </w:t>
      </w:r>
      <w:hyperlink r:id="rId11" w:history="1">
        <w:r w:rsidR="008B53CC" w:rsidRPr="003A4FE8">
          <w:rPr>
            <w:rStyle w:val="Hyperlink"/>
            <w:rFonts w:ascii="Times New Roman" w:hAnsi="Times New Roman"/>
            <w:i/>
            <w:color w:val="auto"/>
            <w:szCs w:val="28"/>
            <w:lang w:val="nl-NL"/>
          </w:rPr>
          <w:t>http://www.moit.gov.vn</w:t>
        </w:r>
      </w:hyperlink>
      <w:r w:rsidRPr="003A4FE8">
        <w:rPr>
          <w:rFonts w:ascii="Times New Roman" w:hAnsi="Times New Roman"/>
          <w:szCs w:val="28"/>
          <w:lang w:val="nl-NL"/>
        </w:rPr>
        <w:t>).</w:t>
      </w:r>
    </w:p>
    <w:p w:rsidR="00C52C74" w:rsidRPr="003A4FE8" w:rsidRDefault="00C52C74" w:rsidP="004C4CE4">
      <w:pPr>
        <w:spacing w:before="40" w:after="40"/>
        <w:ind w:firstLine="709"/>
        <w:rPr>
          <w:rFonts w:ascii="Times New Roman" w:hAnsi="Times New Roman"/>
          <w:szCs w:val="28"/>
          <w:lang w:val="nl-NL"/>
        </w:rPr>
      </w:pPr>
      <w:r w:rsidRPr="003A4FE8">
        <w:rPr>
          <w:rFonts w:ascii="Times New Roman" w:hAnsi="Times New Roman"/>
          <w:szCs w:val="28"/>
          <w:lang w:val="nl-NL"/>
        </w:rPr>
        <w:t>Các nhiệm vụ tăng cường trang thiết bị, sửa chữa xây dựng nhỏ chống xuống cấp phòng thí nghiệm năm 201</w:t>
      </w:r>
      <w:r w:rsidR="00C07F52">
        <w:rPr>
          <w:rFonts w:ascii="Times New Roman" w:hAnsi="Times New Roman"/>
          <w:szCs w:val="28"/>
          <w:lang w:val="nl-NL"/>
        </w:rPr>
        <w:t>9</w:t>
      </w:r>
      <w:r w:rsidRPr="003A4FE8">
        <w:rPr>
          <w:rFonts w:ascii="Times New Roman" w:hAnsi="Times New Roman"/>
          <w:szCs w:val="28"/>
          <w:lang w:val="nl-NL"/>
        </w:rPr>
        <w:t xml:space="preserve"> (chỉ dành riêng cho các Viện nghiên cứu trực thuộc Bộ) cần được xây dựng căn cứ vào kế hoạch tổng thể cho cả giai đoạn và nhu cầu cụ thể của đơn vị.</w:t>
      </w:r>
    </w:p>
    <w:p w:rsidR="00966788" w:rsidRPr="003A4FE8" w:rsidRDefault="00C52C74" w:rsidP="004C4CE4">
      <w:pPr>
        <w:spacing w:before="40" w:after="40"/>
        <w:ind w:firstLine="709"/>
        <w:rPr>
          <w:rFonts w:ascii="Times New Roman" w:hAnsi="Times New Roman"/>
          <w:spacing w:val="-6"/>
          <w:szCs w:val="28"/>
          <w:lang w:val="nl-NL"/>
        </w:rPr>
      </w:pPr>
      <w:r w:rsidRPr="003A4FE8">
        <w:rPr>
          <w:rFonts w:ascii="Times New Roman" w:hAnsi="Times New Roman"/>
          <w:spacing w:val="-6"/>
          <w:szCs w:val="28"/>
          <w:lang w:val="nl-NL"/>
        </w:rPr>
        <w:t xml:space="preserve">Nhiệm vụ nghiên cứu thường xuyên của các Phòng thí nghiệm trọng điểm tổng hợp tương tự theo mẫu đối với các đề tài nghiên cứu </w:t>
      </w:r>
      <w:r w:rsidR="00966788" w:rsidRPr="003A4FE8">
        <w:rPr>
          <w:rFonts w:ascii="Times New Roman" w:hAnsi="Times New Roman"/>
          <w:bCs/>
          <w:spacing w:val="-6"/>
          <w:szCs w:val="28"/>
          <w:lang w:val="nl-NL"/>
        </w:rPr>
        <w:t>khoa học và công nghệ</w:t>
      </w:r>
      <w:r w:rsidRPr="003A4FE8">
        <w:rPr>
          <w:rFonts w:ascii="Times New Roman" w:hAnsi="Times New Roman"/>
          <w:spacing w:val="-6"/>
          <w:szCs w:val="28"/>
          <w:lang w:val="nl-NL"/>
        </w:rPr>
        <w:t xml:space="preserve"> cấp Bộ;</w:t>
      </w:r>
      <w:r w:rsidR="00756943" w:rsidRPr="003A4FE8">
        <w:rPr>
          <w:rFonts w:ascii="Times New Roman" w:hAnsi="Times New Roman"/>
          <w:spacing w:val="-6"/>
          <w:szCs w:val="28"/>
          <w:lang w:val="nl-NL"/>
        </w:rPr>
        <w:t xml:space="preserve"> Nhiệm vụ hỗ trợ duy tu, bảo dưỡ</w:t>
      </w:r>
      <w:r w:rsidRPr="003A4FE8">
        <w:rPr>
          <w:rFonts w:ascii="Times New Roman" w:hAnsi="Times New Roman"/>
          <w:spacing w:val="-6"/>
          <w:szCs w:val="28"/>
          <w:lang w:val="nl-NL"/>
        </w:rPr>
        <w:t>ng, tăng cường trang thiết bị và chi hoạt động Hội đồng Phòng thí nghiệm trọng điểm tổng hợp vào biểu tăng cường trang thiết bị.</w:t>
      </w:r>
    </w:p>
    <w:p w:rsidR="000136A7" w:rsidRPr="003A4FE8" w:rsidRDefault="000136A7" w:rsidP="004C4CE4">
      <w:pPr>
        <w:spacing w:before="40" w:after="40"/>
        <w:ind w:firstLine="709"/>
        <w:rPr>
          <w:rFonts w:ascii="Times New Roman" w:hAnsi="Times New Roman"/>
          <w:b/>
          <w:spacing w:val="-6"/>
          <w:szCs w:val="28"/>
          <w:lang w:val="nl-NL"/>
        </w:rPr>
      </w:pPr>
      <w:r w:rsidRPr="003A4FE8">
        <w:rPr>
          <w:rFonts w:ascii="Times New Roman" w:hAnsi="Times New Roman"/>
          <w:spacing w:val="-6"/>
          <w:szCs w:val="28"/>
          <w:lang w:val="nl-NL"/>
        </w:rPr>
        <w:t>Đối với nhiệm vụ thông tin khoa học và công nghệ, các đơn vị căn cứ quy định tại Nghị định 11/2014/NĐ-CP ngày 18 tháng 02 năm 2014 của Chính phủ về hoạt động thông tin khoa học và công nghệ để nghiên cứu, đề xuất nhiệm vụ phù hợp với quy định hiện hành.</w:t>
      </w:r>
    </w:p>
    <w:p w:rsidR="00966788" w:rsidRPr="003A4FE8" w:rsidRDefault="00C52C74" w:rsidP="004C4CE4">
      <w:pPr>
        <w:spacing w:before="40" w:after="40"/>
        <w:ind w:firstLine="709"/>
        <w:rPr>
          <w:rFonts w:ascii="Times New Roman" w:hAnsi="Times New Roman"/>
          <w:szCs w:val="28"/>
          <w:lang w:val="nl-NL"/>
        </w:rPr>
      </w:pPr>
      <w:r w:rsidRPr="003A4FE8">
        <w:rPr>
          <w:rFonts w:ascii="Times New Roman" w:hAnsi="Times New Roman"/>
          <w:b/>
          <w:szCs w:val="28"/>
          <w:lang w:val="nl-NL"/>
        </w:rPr>
        <w:t>IV</w:t>
      </w:r>
      <w:r w:rsidR="00305BDE" w:rsidRPr="003A4FE8">
        <w:rPr>
          <w:rFonts w:ascii="Times New Roman" w:hAnsi="Times New Roman"/>
          <w:b/>
          <w:szCs w:val="28"/>
          <w:lang w:val="nl-NL"/>
        </w:rPr>
        <w:t xml:space="preserve">. Đề xuất dự án sử dụng vốn đầu tư phát triển cho </w:t>
      </w:r>
      <w:r w:rsidR="00966788" w:rsidRPr="003A4FE8">
        <w:rPr>
          <w:rFonts w:ascii="Times New Roman" w:hAnsi="Times New Roman"/>
          <w:b/>
          <w:bCs/>
          <w:szCs w:val="28"/>
          <w:lang w:val="nl-NL"/>
        </w:rPr>
        <w:t>khoa học và công nghệ</w:t>
      </w:r>
    </w:p>
    <w:p w:rsidR="004779C0" w:rsidRPr="003A4FE8" w:rsidRDefault="00C52C74" w:rsidP="004C4CE4">
      <w:pPr>
        <w:spacing w:before="40" w:after="40"/>
        <w:ind w:firstLine="709"/>
        <w:rPr>
          <w:rFonts w:ascii="Times New Roman" w:hAnsi="Times New Roman"/>
          <w:szCs w:val="28"/>
          <w:lang w:val="nl-NL"/>
        </w:rPr>
      </w:pPr>
      <w:r w:rsidRPr="003A4FE8">
        <w:rPr>
          <w:rFonts w:ascii="Times New Roman" w:hAnsi="Times New Roman"/>
          <w:szCs w:val="28"/>
          <w:lang w:val="nl-NL"/>
        </w:rPr>
        <w:t xml:space="preserve">Căn cứ quy hoạch phát triển, các tổ chức </w:t>
      </w:r>
      <w:r w:rsidR="00966788" w:rsidRPr="003A4FE8">
        <w:rPr>
          <w:rFonts w:ascii="Times New Roman" w:hAnsi="Times New Roman"/>
          <w:bCs/>
          <w:szCs w:val="28"/>
          <w:lang w:val="nl-NL"/>
        </w:rPr>
        <w:t xml:space="preserve">khoa học và công nghệ </w:t>
      </w:r>
      <w:r w:rsidRPr="003A4FE8">
        <w:rPr>
          <w:rFonts w:ascii="Times New Roman" w:hAnsi="Times New Roman"/>
          <w:szCs w:val="28"/>
          <w:lang w:val="nl-NL"/>
        </w:rPr>
        <w:t xml:space="preserve">rà soát, đánh giá hiệu quả của việc thực hiện các dự án đã thực hiện. Trường hợp có nhu cầu tiếp tục cải tạo, nâng cấp, xây dựng mới hoặc đầu tư chiều sâu cho các phòng thí nghiệm sử dụng nguồn vốn đầu tư phát triển cho </w:t>
      </w:r>
      <w:r w:rsidR="00966788" w:rsidRPr="003A4FE8">
        <w:rPr>
          <w:rFonts w:ascii="Times New Roman" w:hAnsi="Times New Roman"/>
          <w:bCs/>
          <w:szCs w:val="28"/>
          <w:lang w:val="nl-NL"/>
        </w:rPr>
        <w:t xml:space="preserve">khoa học và công nghệ </w:t>
      </w:r>
      <w:r w:rsidRPr="003A4FE8">
        <w:rPr>
          <w:rFonts w:ascii="Times New Roman" w:hAnsi="Times New Roman"/>
          <w:szCs w:val="28"/>
          <w:lang w:val="nl-NL"/>
        </w:rPr>
        <w:t>thì tiến hành khảo sát, xây dựng dự án trình Bộ để thẩm định, phê duyệt theo các quy định hiện hành về quản lý vốn đầu tư và xây dựng</w:t>
      </w:r>
      <w:r w:rsidR="004779C0" w:rsidRPr="003A4FE8">
        <w:rPr>
          <w:rFonts w:ascii="Times New Roman" w:hAnsi="Times New Roman"/>
          <w:szCs w:val="28"/>
          <w:lang w:val="nl-NL"/>
        </w:rPr>
        <w:t xml:space="preserve"> cơ bản đảm bảo nguyên tắc: dự án đầu tư phải phù hợp với quy hoạch, chiến lược, định hướng phát triển khoa học và công nghệ của ngành Công Thương đã được phê duyệt; dự án phải gắn với nhiệm vụ khoa h</w:t>
      </w:r>
      <w:r w:rsidR="00247ED8" w:rsidRPr="003A4FE8">
        <w:rPr>
          <w:rFonts w:ascii="Times New Roman" w:hAnsi="Times New Roman"/>
          <w:szCs w:val="28"/>
          <w:lang w:val="nl-NL"/>
        </w:rPr>
        <w:t>ọc và công nghệ cụ thể được giao</w:t>
      </w:r>
      <w:r w:rsidRPr="003A4FE8">
        <w:rPr>
          <w:rFonts w:ascii="Times New Roman" w:hAnsi="Times New Roman"/>
          <w:szCs w:val="28"/>
          <w:lang w:val="nl-NL"/>
        </w:rPr>
        <w:t>.</w:t>
      </w:r>
    </w:p>
    <w:p w:rsidR="00305BDE" w:rsidRDefault="00C52C74" w:rsidP="004C4CE4">
      <w:pPr>
        <w:spacing w:before="40" w:after="40"/>
        <w:ind w:firstLine="709"/>
        <w:rPr>
          <w:rFonts w:ascii="Times New Roman" w:hAnsi="Times New Roman"/>
          <w:bCs/>
          <w:spacing w:val="-6"/>
          <w:szCs w:val="28"/>
          <w:lang w:val="nl-NL"/>
        </w:rPr>
      </w:pPr>
      <w:r w:rsidRPr="003A4FE8">
        <w:rPr>
          <w:rFonts w:ascii="Times New Roman" w:hAnsi="Times New Roman"/>
          <w:spacing w:val="-6"/>
          <w:szCs w:val="28"/>
          <w:lang w:val="nl-NL"/>
        </w:rPr>
        <w:t xml:space="preserve">Đề xuất dự án đầu tư phát triển tổng hợp theo </w:t>
      </w:r>
      <w:r w:rsidR="009E24FF" w:rsidRPr="003A4FE8">
        <w:rPr>
          <w:rFonts w:ascii="Times New Roman" w:hAnsi="Times New Roman"/>
          <w:bCs/>
          <w:spacing w:val="-6"/>
          <w:szCs w:val="28"/>
          <w:lang w:val="nl-NL"/>
        </w:rPr>
        <w:t>b</w:t>
      </w:r>
      <w:r w:rsidR="007779DA" w:rsidRPr="003A4FE8">
        <w:rPr>
          <w:rFonts w:ascii="Times New Roman" w:hAnsi="Times New Roman"/>
          <w:bCs/>
          <w:spacing w:val="-6"/>
          <w:szCs w:val="28"/>
          <w:lang w:val="nl-NL"/>
        </w:rPr>
        <w:t>iểu KH201</w:t>
      </w:r>
      <w:r w:rsidR="00C07F52">
        <w:rPr>
          <w:rFonts w:ascii="Times New Roman" w:hAnsi="Times New Roman"/>
          <w:bCs/>
          <w:spacing w:val="-6"/>
          <w:szCs w:val="28"/>
          <w:lang w:val="nl-NL"/>
        </w:rPr>
        <w:t>9</w:t>
      </w:r>
      <w:r w:rsidR="00903C93" w:rsidRPr="003A4FE8">
        <w:rPr>
          <w:rFonts w:ascii="Times New Roman" w:hAnsi="Times New Roman"/>
          <w:bCs/>
          <w:spacing w:val="-6"/>
          <w:szCs w:val="28"/>
          <w:lang w:val="nl-NL"/>
        </w:rPr>
        <w:t>-</w:t>
      </w:r>
      <w:r w:rsidR="00704788" w:rsidRPr="003A4FE8">
        <w:rPr>
          <w:rFonts w:ascii="Times New Roman" w:hAnsi="Times New Roman"/>
          <w:bCs/>
          <w:spacing w:val="-6"/>
          <w:szCs w:val="28"/>
          <w:lang w:val="nl-NL"/>
        </w:rPr>
        <w:t>10</w:t>
      </w:r>
      <w:r w:rsidRPr="003A4FE8">
        <w:rPr>
          <w:rFonts w:ascii="Times New Roman" w:hAnsi="Times New Roman"/>
          <w:bCs/>
          <w:spacing w:val="-6"/>
          <w:szCs w:val="28"/>
          <w:lang w:val="nl-NL"/>
        </w:rPr>
        <w:t>, Phụ lục 2</w:t>
      </w:r>
      <w:r w:rsidR="00010E1C" w:rsidRPr="003A4FE8">
        <w:rPr>
          <w:rFonts w:ascii="Times New Roman" w:hAnsi="Times New Roman"/>
          <w:bCs/>
          <w:spacing w:val="-6"/>
          <w:szCs w:val="28"/>
          <w:lang w:val="nl-NL"/>
        </w:rPr>
        <w:t>.</w:t>
      </w:r>
    </w:p>
    <w:p w:rsidR="0087033E" w:rsidRPr="003A4FE8" w:rsidRDefault="0087033E" w:rsidP="004C4CE4">
      <w:pPr>
        <w:spacing w:before="40" w:after="40"/>
        <w:ind w:firstLine="709"/>
        <w:rPr>
          <w:rFonts w:ascii="Times New Roman" w:hAnsi="Times New Roman"/>
          <w:spacing w:val="-6"/>
          <w:szCs w:val="28"/>
          <w:lang w:val="nl-NL"/>
        </w:rPr>
      </w:pPr>
    </w:p>
    <w:p w:rsidR="00C07F52" w:rsidRDefault="00305BDE" w:rsidP="004C4CE4">
      <w:pPr>
        <w:spacing w:before="60" w:after="60"/>
        <w:ind w:firstLine="709"/>
        <w:rPr>
          <w:rFonts w:ascii="Times New Roman" w:hAnsi="Times New Roman"/>
          <w:b/>
          <w:bCs/>
          <w:szCs w:val="28"/>
          <w:lang w:val="nl-NL"/>
        </w:rPr>
      </w:pPr>
      <w:r w:rsidRPr="003A4FE8">
        <w:rPr>
          <w:rFonts w:ascii="Times New Roman" w:hAnsi="Times New Roman"/>
          <w:b/>
          <w:bCs/>
          <w:szCs w:val="28"/>
          <w:lang w:val="nl-NL"/>
        </w:rPr>
        <w:lastRenderedPageBreak/>
        <w:t>V</w:t>
      </w:r>
      <w:r w:rsidR="004B5156" w:rsidRPr="003A4FE8">
        <w:rPr>
          <w:rFonts w:ascii="Times New Roman" w:hAnsi="Times New Roman"/>
          <w:b/>
          <w:bCs/>
          <w:szCs w:val="28"/>
          <w:lang w:val="nl-NL"/>
        </w:rPr>
        <w:t>. Tiến độ triển khai xây dựng kế hoạch và dự toán ngân sách nhà nước chi hoạt độn</w:t>
      </w:r>
      <w:r w:rsidR="003560C4" w:rsidRPr="003A4FE8">
        <w:rPr>
          <w:rFonts w:ascii="Times New Roman" w:hAnsi="Times New Roman"/>
          <w:b/>
          <w:bCs/>
          <w:szCs w:val="28"/>
          <w:lang w:val="nl-NL"/>
        </w:rPr>
        <w:t xml:space="preserve">g </w:t>
      </w:r>
      <w:r w:rsidR="00C07F52">
        <w:rPr>
          <w:rFonts w:ascii="Times New Roman" w:hAnsi="Times New Roman"/>
          <w:b/>
          <w:bCs/>
          <w:szCs w:val="28"/>
          <w:lang w:val="nl-NL"/>
        </w:rPr>
        <w:t>khoa học và công nghệ năm 2019</w:t>
      </w:r>
    </w:p>
    <w:p w:rsidR="009B6C5A" w:rsidRPr="003A4FE8" w:rsidRDefault="00C07F52" w:rsidP="004C4CE4">
      <w:pPr>
        <w:spacing w:before="60" w:after="60"/>
        <w:ind w:firstLine="720"/>
        <w:rPr>
          <w:rFonts w:ascii="Times New Roman" w:hAnsi="Times New Roman"/>
          <w:szCs w:val="28"/>
          <w:lang w:val="nl-NL"/>
        </w:rPr>
      </w:pPr>
      <w:r>
        <w:rPr>
          <w:rFonts w:ascii="Times New Roman" w:hAnsi="Times New Roman"/>
          <w:szCs w:val="28"/>
          <w:lang w:val="nl-NL"/>
        </w:rPr>
        <w:t>Việc đăng ký đề xuất kế hoạch khoa học và công nghệ năm 2019 thực hiện theo hai đợt:</w:t>
      </w:r>
      <w:r w:rsidR="00A027D0">
        <w:rPr>
          <w:rFonts w:ascii="Times New Roman" w:hAnsi="Times New Roman"/>
          <w:szCs w:val="28"/>
          <w:lang w:val="nl-NL"/>
        </w:rPr>
        <w:t xml:space="preserve"> </w:t>
      </w:r>
      <w:r w:rsidRPr="007516AA">
        <w:rPr>
          <w:rFonts w:ascii="Times New Roman" w:hAnsi="Times New Roman"/>
          <w:b/>
          <w:i/>
          <w:szCs w:val="28"/>
          <w:lang w:val="nl-NL"/>
        </w:rPr>
        <w:t>Đợt 1</w:t>
      </w:r>
      <w:r w:rsidR="00A027D0" w:rsidRPr="007516AA">
        <w:rPr>
          <w:rFonts w:ascii="Times New Roman" w:hAnsi="Times New Roman"/>
          <w:b/>
          <w:i/>
          <w:szCs w:val="28"/>
          <w:lang w:val="nl-NL"/>
        </w:rPr>
        <w:t xml:space="preserve"> t</w:t>
      </w:r>
      <w:r w:rsidRPr="007516AA">
        <w:rPr>
          <w:rFonts w:ascii="Times New Roman" w:hAnsi="Times New Roman"/>
          <w:b/>
          <w:i/>
          <w:szCs w:val="28"/>
          <w:lang w:val="nl-NL"/>
        </w:rPr>
        <w:t xml:space="preserve">rước ngày </w:t>
      </w:r>
      <w:r w:rsidR="000D5D67" w:rsidRPr="007516AA">
        <w:rPr>
          <w:rFonts w:ascii="Times New Roman" w:hAnsi="Times New Roman"/>
          <w:b/>
          <w:i/>
          <w:szCs w:val="28"/>
          <w:lang w:val="nl-NL"/>
        </w:rPr>
        <w:t>15</w:t>
      </w:r>
      <w:r w:rsidRPr="007516AA">
        <w:rPr>
          <w:rFonts w:ascii="Times New Roman" w:hAnsi="Times New Roman"/>
          <w:b/>
          <w:i/>
          <w:szCs w:val="28"/>
          <w:lang w:val="nl-NL"/>
        </w:rPr>
        <w:t xml:space="preserve"> </w:t>
      </w:r>
      <w:r w:rsidR="0047062C" w:rsidRPr="007516AA">
        <w:rPr>
          <w:rFonts w:ascii="Times New Roman" w:hAnsi="Times New Roman"/>
          <w:b/>
          <w:i/>
          <w:szCs w:val="28"/>
          <w:lang w:val="nl-NL"/>
        </w:rPr>
        <w:t xml:space="preserve">tháng </w:t>
      </w:r>
      <w:r w:rsidR="000D5D67" w:rsidRPr="007516AA">
        <w:rPr>
          <w:rFonts w:ascii="Times New Roman" w:hAnsi="Times New Roman"/>
          <w:b/>
          <w:i/>
          <w:szCs w:val="28"/>
          <w:lang w:val="nl-NL"/>
        </w:rPr>
        <w:t>01</w:t>
      </w:r>
      <w:r w:rsidR="0047062C" w:rsidRPr="007516AA">
        <w:rPr>
          <w:rFonts w:ascii="Times New Roman" w:hAnsi="Times New Roman"/>
          <w:b/>
          <w:i/>
          <w:szCs w:val="28"/>
          <w:lang w:val="nl-NL"/>
        </w:rPr>
        <w:t xml:space="preserve"> năm 201</w:t>
      </w:r>
      <w:r w:rsidR="002A6FD0">
        <w:rPr>
          <w:rFonts w:ascii="Times New Roman" w:hAnsi="Times New Roman"/>
          <w:b/>
          <w:i/>
          <w:szCs w:val="28"/>
          <w:lang w:val="nl-NL"/>
        </w:rPr>
        <w:t>8</w:t>
      </w:r>
      <w:r w:rsidR="00A027D0" w:rsidRPr="007516AA">
        <w:rPr>
          <w:rFonts w:ascii="Times New Roman" w:hAnsi="Times New Roman"/>
          <w:b/>
          <w:i/>
          <w:szCs w:val="28"/>
          <w:lang w:val="nl-NL"/>
        </w:rPr>
        <w:t xml:space="preserve"> và Đợt 2 trước ngày </w:t>
      </w:r>
      <w:r w:rsidR="00D977C3" w:rsidRPr="007516AA">
        <w:rPr>
          <w:rFonts w:ascii="Times New Roman" w:hAnsi="Times New Roman"/>
          <w:b/>
          <w:i/>
          <w:szCs w:val="28"/>
          <w:lang w:val="nl-NL"/>
        </w:rPr>
        <w:t>15</w:t>
      </w:r>
      <w:r w:rsidR="00A027D0" w:rsidRPr="007516AA">
        <w:rPr>
          <w:rFonts w:ascii="Times New Roman" w:hAnsi="Times New Roman"/>
          <w:b/>
          <w:i/>
          <w:szCs w:val="28"/>
          <w:lang w:val="nl-NL"/>
        </w:rPr>
        <w:t xml:space="preserve"> tháng </w:t>
      </w:r>
      <w:r w:rsidR="00D977C3" w:rsidRPr="007516AA">
        <w:rPr>
          <w:rFonts w:ascii="Times New Roman" w:hAnsi="Times New Roman"/>
          <w:b/>
          <w:i/>
          <w:szCs w:val="28"/>
          <w:lang w:val="nl-NL"/>
        </w:rPr>
        <w:t>02</w:t>
      </w:r>
      <w:r w:rsidR="00A027D0" w:rsidRPr="007516AA">
        <w:rPr>
          <w:rFonts w:ascii="Times New Roman" w:hAnsi="Times New Roman"/>
          <w:b/>
          <w:i/>
          <w:szCs w:val="28"/>
          <w:lang w:val="nl-NL"/>
        </w:rPr>
        <w:t xml:space="preserve"> năm 2018</w:t>
      </w:r>
      <w:r w:rsidR="00A027D0">
        <w:rPr>
          <w:rFonts w:ascii="Times New Roman" w:hAnsi="Times New Roman"/>
          <w:szCs w:val="28"/>
          <w:lang w:val="nl-NL"/>
        </w:rPr>
        <w:t xml:space="preserve">. </w:t>
      </w:r>
      <w:r w:rsidR="00BD5246">
        <w:rPr>
          <w:rFonts w:ascii="Times New Roman" w:hAnsi="Times New Roman"/>
          <w:szCs w:val="28"/>
          <w:lang w:val="nl-NL"/>
        </w:rPr>
        <w:t>Hồ sơ báo cáo và đề xuất kế hoạch của đơn vị đóng thành 02 quyển, sử dụng mẫu bìa KH2019-11, gửi về</w:t>
      </w:r>
      <w:r w:rsidR="004B5156" w:rsidRPr="003A4FE8">
        <w:rPr>
          <w:rFonts w:ascii="Times New Roman" w:hAnsi="Times New Roman"/>
          <w:szCs w:val="28"/>
          <w:lang w:val="nl-NL"/>
        </w:rPr>
        <w:t xml:space="preserve"> Bộ Công Thương (qua Vụ Khoa học và Công nghệ</w:t>
      </w:r>
      <w:r w:rsidR="00B92F2D" w:rsidRPr="003A4FE8">
        <w:rPr>
          <w:rFonts w:ascii="Times New Roman" w:hAnsi="Times New Roman"/>
          <w:szCs w:val="28"/>
          <w:lang w:val="nl-NL"/>
        </w:rPr>
        <w:t>)</w:t>
      </w:r>
      <w:r w:rsidR="004B5156" w:rsidRPr="003A4FE8">
        <w:rPr>
          <w:rFonts w:ascii="Times New Roman" w:hAnsi="Times New Roman"/>
          <w:i/>
          <w:szCs w:val="28"/>
          <w:lang w:val="nl-NL"/>
        </w:rPr>
        <w:t xml:space="preserve">, </w:t>
      </w:r>
      <w:r w:rsidR="004B5156" w:rsidRPr="003A4FE8">
        <w:rPr>
          <w:rFonts w:ascii="Times New Roman" w:hAnsi="Times New Roman"/>
          <w:szCs w:val="28"/>
          <w:lang w:val="nl-NL"/>
        </w:rPr>
        <w:t xml:space="preserve">bản mềm gửi về địa chỉ thư điện tử </w:t>
      </w:r>
      <w:hyperlink r:id="rId12" w:history="1">
        <w:r w:rsidR="004B5156" w:rsidRPr="003A4FE8">
          <w:rPr>
            <w:rStyle w:val="Hyperlink"/>
            <w:rFonts w:ascii="Times New Roman" w:hAnsi="Times New Roman"/>
            <w:color w:val="auto"/>
            <w:szCs w:val="28"/>
            <w:lang w:val="nl-NL"/>
          </w:rPr>
          <w:t>chiennb@moit.gov.vn</w:t>
        </w:r>
      </w:hyperlink>
      <w:r w:rsidR="00144B95" w:rsidRPr="003A4FE8">
        <w:rPr>
          <w:rStyle w:val="Hyperlink"/>
          <w:rFonts w:ascii="Times New Roman" w:hAnsi="Times New Roman"/>
          <w:color w:val="auto"/>
          <w:szCs w:val="28"/>
          <w:lang w:val="nl-NL"/>
        </w:rPr>
        <w:t>; hoangl@moit.gov.vn</w:t>
      </w:r>
      <w:r w:rsidR="004B5156" w:rsidRPr="003A4FE8">
        <w:rPr>
          <w:rFonts w:ascii="Times New Roman" w:hAnsi="Times New Roman"/>
          <w:szCs w:val="28"/>
          <w:lang w:val="nl-NL"/>
        </w:rPr>
        <w:t xml:space="preserve">. </w:t>
      </w:r>
    </w:p>
    <w:p w:rsidR="00B8250D" w:rsidRPr="003A4FE8" w:rsidRDefault="00B8250D" w:rsidP="004C4CE4">
      <w:pPr>
        <w:spacing w:before="60" w:after="60"/>
        <w:ind w:firstLine="720"/>
        <w:rPr>
          <w:rFonts w:ascii="Times New Roman" w:hAnsi="Times New Roman"/>
          <w:szCs w:val="28"/>
          <w:lang w:val="nl-NL"/>
        </w:rPr>
      </w:pPr>
      <w:r w:rsidRPr="003A4FE8">
        <w:rPr>
          <w:rFonts w:ascii="Times New Roman" w:hAnsi="Times New Roman"/>
          <w:szCs w:val="28"/>
          <w:lang w:val="nl-NL"/>
        </w:rPr>
        <w:t>Các đề</w:t>
      </w:r>
      <w:r w:rsidR="003560C4" w:rsidRPr="003A4FE8">
        <w:rPr>
          <w:rFonts w:ascii="Times New Roman" w:hAnsi="Times New Roman"/>
          <w:szCs w:val="28"/>
          <w:lang w:val="nl-NL"/>
        </w:rPr>
        <w:t xml:space="preserve"> xuất nhiệm vụ kế hoạch năm 201</w:t>
      </w:r>
      <w:r w:rsidR="00232277">
        <w:rPr>
          <w:rFonts w:ascii="Times New Roman" w:hAnsi="Times New Roman"/>
          <w:szCs w:val="28"/>
          <w:lang w:val="nl-NL"/>
        </w:rPr>
        <w:t>9</w:t>
      </w:r>
      <w:r w:rsidRPr="003A4FE8">
        <w:rPr>
          <w:rFonts w:ascii="Times New Roman" w:hAnsi="Times New Roman"/>
          <w:szCs w:val="28"/>
          <w:lang w:val="nl-NL"/>
        </w:rPr>
        <w:t xml:space="preserve">, ngoài tổng hợp vào Biểu tổng hợp chung, các đơn vị cần thực hiện các quy định và gửi đầy đủ hồ sơ đề xuất đối với từng nhiệm vụ </w:t>
      </w:r>
      <w:r w:rsidR="00966788" w:rsidRPr="003A4FE8">
        <w:rPr>
          <w:rFonts w:ascii="Times New Roman" w:hAnsi="Times New Roman"/>
          <w:bCs/>
          <w:szCs w:val="28"/>
          <w:lang w:val="nl-NL"/>
        </w:rPr>
        <w:t xml:space="preserve">khoa học và công nghệ </w:t>
      </w:r>
      <w:r w:rsidRPr="003A4FE8">
        <w:rPr>
          <w:rFonts w:ascii="Times New Roman" w:hAnsi="Times New Roman"/>
          <w:szCs w:val="28"/>
          <w:lang w:val="nl-NL"/>
        </w:rPr>
        <w:t>theo hướng dẫn tại mục II và III, phần B Công văn này.</w:t>
      </w:r>
    </w:p>
    <w:p w:rsidR="005C0FF1" w:rsidRPr="003A4FE8" w:rsidRDefault="004B5156" w:rsidP="004C4CE4">
      <w:pPr>
        <w:spacing w:before="60" w:after="60"/>
        <w:ind w:firstLine="720"/>
        <w:rPr>
          <w:rFonts w:ascii="Times New Roman" w:hAnsi="Times New Roman"/>
          <w:szCs w:val="28"/>
          <w:lang w:val="nl-NL"/>
        </w:rPr>
      </w:pPr>
      <w:r w:rsidRPr="003A4FE8">
        <w:rPr>
          <w:rFonts w:ascii="Times New Roman" w:hAnsi="Times New Roman"/>
          <w:szCs w:val="28"/>
          <w:lang w:val="nl-NL"/>
        </w:rPr>
        <w:t>Thông tin chi tiết liên hệ</w:t>
      </w:r>
      <w:r w:rsidR="00B8250D" w:rsidRPr="003A4FE8">
        <w:rPr>
          <w:rFonts w:ascii="Times New Roman" w:hAnsi="Times New Roman"/>
          <w:szCs w:val="28"/>
          <w:lang w:val="nl-NL"/>
        </w:rPr>
        <w:t>:</w:t>
      </w:r>
      <w:r w:rsidR="003560C4" w:rsidRPr="003A4FE8">
        <w:rPr>
          <w:rFonts w:ascii="Times New Roman" w:hAnsi="Times New Roman"/>
          <w:szCs w:val="28"/>
          <w:lang w:val="nl-NL"/>
        </w:rPr>
        <w:t xml:space="preserve"> </w:t>
      </w:r>
      <w:r w:rsidR="00B8250D" w:rsidRPr="003A4FE8">
        <w:rPr>
          <w:rFonts w:ascii="Times New Roman" w:hAnsi="Times New Roman"/>
          <w:szCs w:val="28"/>
          <w:lang w:val="nl-NL"/>
        </w:rPr>
        <w:t xml:space="preserve">Phòng Kế hoạch </w:t>
      </w:r>
      <w:r w:rsidR="002A6FD0">
        <w:rPr>
          <w:rFonts w:ascii="Times New Roman" w:hAnsi="Times New Roman"/>
          <w:szCs w:val="28"/>
          <w:lang w:val="nl-NL"/>
        </w:rPr>
        <w:t>tổng hợp</w:t>
      </w:r>
      <w:r w:rsidRPr="003A4FE8">
        <w:rPr>
          <w:rFonts w:ascii="Times New Roman" w:hAnsi="Times New Roman"/>
          <w:szCs w:val="28"/>
          <w:lang w:val="nl-NL"/>
        </w:rPr>
        <w:t>, Vụ Khoa học và Công nghệ</w:t>
      </w:r>
      <w:r w:rsidR="000541E3">
        <w:rPr>
          <w:rFonts w:ascii="Times New Roman" w:hAnsi="Times New Roman"/>
          <w:szCs w:val="28"/>
          <w:lang w:val="nl-NL"/>
        </w:rPr>
        <w:t xml:space="preserve">, </w:t>
      </w:r>
      <w:r w:rsidR="00B8250D" w:rsidRPr="003A4FE8">
        <w:rPr>
          <w:rFonts w:ascii="Times New Roman" w:hAnsi="Times New Roman"/>
          <w:szCs w:val="28"/>
          <w:lang w:val="nl-NL"/>
        </w:rPr>
        <w:t>Bộ Công Thương, điện thoại</w:t>
      </w:r>
      <w:r w:rsidRPr="003A4FE8">
        <w:rPr>
          <w:rFonts w:ascii="Times New Roman" w:hAnsi="Times New Roman"/>
          <w:szCs w:val="28"/>
          <w:lang w:val="nl-NL"/>
        </w:rPr>
        <w:t>: 04.22202438</w:t>
      </w:r>
      <w:r w:rsidR="003E4C6F" w:rsidRPr="003A4FE8">
        <w:rPr>
          <w:rFonts w:ascii="Times New Roman" w:hAnsi="Times New Roman"/>
          <w:szCs w:val="28"/>
          <w:lang w:val="nl-NL"/>
        </w:rPr>
        <w:t xml:space="preserve"> hoặc 04.22202304</w:t>
      </w:r>
      <w:r w:rsidR="00B651B2" w:rsidRPr="003A4FE8">
        <w:rPr>
          <w:rFonts w:ascii="Times New Roman" w:hAnsi="Times New Roman"/>
          <w:szCs w:val="28"/>
          <w:lang w:val="nl-NL"/>
        </w:rPr>
        <w:t>.</w:t>
      </w:r>
    </w:p>
    <w:p w:rsidR="00220290" w:rsidRPr="003A4FE8" w:rsidRDefault="00B651B2" w:rsidP="004C4CE4">
      <w:pPr>
        <w:spacing w:before="60" w:after="60"/>
        <w:ind w:firstLine="720"/>
        <w:rPr>
          <w:lang w:val="nl-NL"/>
        </w:rPr>
      </w:pPr>
      <w:r w:rsidRPr="003A4FE8">
        <w:rPr>
          <w:rFonts w:ascii="Times New Roman" w:hAnsi="Times New Roman"/>
          <w:szCs w:val="28"/>
          <w:lang w:val="nl-NL"/>
        </w:rPr>
        <w:t>Bộ Công Thương hướng dẫn nội dung kế hoạc</w:t>
      </w:r>
      <w:r w:rsidR="003560C4" w:rsidRPr="003A4FE8">
        <w:rPr>
          <w:rFonts w:ascii="Times New Roman" w:hAnsi="Times New Roman"/>
          <w:szCs w:val="28"/>
          <w:lang w:val="nl-NL"/>
        </w:rPr>
        <w:t>h khoa học và công nghệ năm 201</w:t>
      </w:r>
      <w:r w:rsidR="00232277">
        <w:rPr>
          <w:rFonts w:ascii="Times New Roman" w:hAnsi="Times New Roman"/>
          <w:szCs w:val="28"/>
          <w:lang w:val="nl-NL"/>
        </w:rPr>
        <w:t>9</w:t>
      </w:r>
      <w:r w:rsidRPr="003A4FE8">
        <w:rPr>
          <w:rFonts w:ascii="Times New Roman" w:hAnsi="Times New Roman"/>
          <w:szCs w:val="28"/>
          <w:lang w:val="nl-NL"/>
        </w:rPr>
        <w:t xml:space="preserve"> như trên để các đơn vị triển khai thực hiện</w:t>
      </w:r>
      <w:r w:rsidR="007C593A" w:rsidRPr="003A4FE8">
        <w:rPr>
          <w:rFonts w:ascii="Times New Roman" w:hAnsi="Times New Roman"/>
          <w:szCs w:val="28"/>
          <w:lang w:val="nl-NL"/>
        </w:rPr>
        <w:t>.</w:t>
      </w:r>
      <w:r w:rsidR="00FD7CF3" w:rsidRPr="003A4FE8">
        <w:rPr>
          <w:rFonts w:ascii="Times New Roman" w:hAnsi="Times New Roman"/>
          <w:szCs w:val="28"/>
          <w:lang w:val="nl-NL"/>
        </w:rPr>
        <w:t>/.</w:t>
      </w:r>
      <w:r w:rsidR="00220290" w:rsidRPr="003A4FE8">
        <w:rPr>
          <w:rFonts w:ascii="Times New Roman" w:hAnsi="Times New Roman"/>
          <w:lang w:val="nl-NL"/>
        </w:rPr>
        <w:tab/>
      </w:r>
      <w:r w:rsidR="00220290" w:rsidRPr="003A4FE8">
        <w:rPr>
          <w:rFonts w:ascii="Times New Roman" w:hAnsi="Times New Roman"/>
          <w:lang w:val="nl-NL"/>
        </w:rPr>
        <w:tab/>
      </w:r>
      <w:r w:rsidR="00220290" w:rsidRPr="003A4FE8">
        <w:rPr>
          <w:rFonts w:ascii="Times New Roman" w:hAnsi="Times New Roman"/>
          <w:lang w:val="nl-NL"/>
        </w:rPr>
        <w:tab/>
      </w:r>
      <w:r w:rsidR="00220290" w:rsidRPr="003A4FE8">
        <w:rPr>
          <w:lang w:val="nl-NL"/>
        </w:rPr>
        <w:tab/>
      </w:r>
    </w:p>
    <w:tbl>
      <w:tblPr>
        <w:tblW w:w="0" w:type="auto"/>
        <w:tblInd w:w="108" w:type="dxa"/>
        <w:tblLook w:val="01E0"/>
      </w:tblPr>
      <w:tblGrid>
        <w:gridCol w:w="3828"/>
        <w:gridCol w:w="5001"/>
      </w:tblGrid>
      <w:tr w:rsidR="00894D53" w:rsidRPr="003A4FE8" w:rsidTr="008F640D">
        <w:tc>
          <w:tcPr>
            <w:tcW w:w="3828" w:type="dxa"/>
          </w:tcPr>
          <w:p w:rsidR="00220290" w:rsidRPr="003A4FE8" w:rsidRDefault="00220290" w:rsidP="00CE6FF0">
            <w:pPr>
              <w:pStyle w:val="Heading3"/>
              <w:spacing w:before="240"/>
              <w:rPr>
                <w:rFonts w:ascii="Times New Roman" w:hAnsi="Times New Roman"/>
                <w:lang w:val="nl-NL"/>
              </w:rPr>
            </w:pPr>
            <w:r w:rsidRPr="003A4FE8">
              <w:rPr>
                <w:rFonts w:ascii="Times New Roman" w:hAnsi="Times New Roman"/>
                <w:lang w:val="nl-NL"/>
              </w:rPr>
              <w:t>N</w:t>
            </w:r>
            <w:r w:rsidRPr="003A4FE8">
              <w:rPr>
                <w:rFonts w:ascii="Times New Roman" w:hAnsi="Times New Roman" w:hint="eastAsia"/>
                <w:lang w:val="nl-NL"/>
              </w:rPr>
              <w:t>ơ</w:t>
            </w:r>
            <w:r w:rsidRPr="003A4FE8">
              <w:rPr>
                <w:rFonts w:ascii="Times New Roman" w:hAnsi="Times New Roman"/>
                <w:lang w:val="nl-NL"/>
              </w:rPr>
              <w:t xml:space="preserve">i nhận: </w:t>
            </w:r>
          </w:p>
          <w:p w:rsidR="00E149B6" w:rsidRDefault="00220290" w:rsidP="00F719FD">
            <w:pPr>
              <w:ind w:firstLine="0"/>
              <w:rPr>
                <w:rFonts w:ascii="Times New Roman" w:hAnsi="Times New Roman"/>
                <w:sz w:val="22"/>
                <w:szCs w:val="22"/>
                <w:lang w:val="nl-NL"/>
              </w:rPr>
            </w:pPr>
            <w:r w:rsidRPr="003A4FE8">
              <w:rPr>
                <w:rFonts w:ascii="Times New Roman" w:hAnsi="Times New Roman"/>
                <w:sz w:val="22"/>
                <w:szCs w:val="22"/>
                <w:lang w:val="nl-NL"/>
              </w:rPr>
              <w:t>- Nh</w:t>
            </w:r>
            <w:r w:rsidRPr="003A4FE8">
              <w:rPr>
                <w:rFonts w:ascii="Times New Roman" w:hAnsi="Times New Roman" w:hint="eastAsia"/>
                <w:sz w:val="22"/>
                <w:szCs w:val="22"/>
                <w:lang w:val="nl-NL"/>
              </w:rPr>
              <w:t>ư</w:t>
            </w:r>
            <w:r w:rsidR="00664E87" w:rsidRPr="003A4FE8">
              <w:rPr>
                <w:rFonts w:ascii="Times New Roman" w:hAnsi="Times New Roman"/>
                <w:sz w:val="22"/>
                <w:szCs w:val="22"/>
                <w:lang w:val="nl-NL"/>
              </w:rPr>
              <w:t xml:space="preserve"> trên;</w:t>
            </w:r>
          </w:p>
          <w:p w:rsidR="006B491A" w:rsidRPr="003A4FE8" w:rsidRDefault="006B491A" w:rsidP="00F719FD">
            <w:pPr>
              <w:ind w:firstLine="0"/>
              <w:rPr>
                <w:rFonts w:ascii="Times New Roman" w:hAnsi="Times New Roman"/>
                <w:sz w:val="22"/>
                <w:szCs w:val="22"/>
                <w:lang w:val="nl-NL"/>
              </w:rPr>
            </w:pPr>
            <w:r>
              <w:rPr>
                <w:rFonts w:ascii="Times New Roman" w:hAnsi="Times New Roman"/>
                <w:sz w:val="22"/>
                <w:szCs w:val="22"/>
                <w:lang w:val="nl-NL"/>
              </w:rPr>
              <w:t>- Cổng Thông tin điện tử Bộ Công Thương;</w:t>
            </w:r>
          </w:p>
          <w:p w:rsidR="00220290" w:rsidRPr="003A4FE8" w:rsidRDefault="00220290" w:rsidP="001A7068">
            <w:pPr>
              <w:ind w:firstLine="0"/>
              <w:rPr>
                <w:rFonts w:ascii="Times New Roman" w:hAnsi="Times New Roman"/>
                <w:sz w:val="22"/>
                <w:szCs w:val="22"/>
                <w:lang w:val="nl-NL"/>
              </w:rPr>
            </w:pPr>
            <w:r w:rsidRPr="003A4FE8">
              <w:rPr>
                <w:rFonts w:ascii="Times New Roman" w:hAnsi="Times New Roman"/>
                <w:sz w:val="22"/>
                <w:szCs w:val="22"/>
                <w:lang w:val="nl-NL"/>
              </w:rPr>
              <w:t>- L</w:t>
            </w:r>
            <w:r w:rsidRPr="003A4FE8">
              <w:rPr>
                <w:rFonts w:ascii="Times New Roman" w:hAnsi="Times New Roman" w:hint="eastAsia"/>
                <w:sz w:val="22"/>
                <w:szCs w:val="22"/>
                <w:lang w:val="nl-NL"/>
              </w:rPr>
              <w:t>ư</w:t>
            </w:r>
            <w:r w:rsidRPr="003A4FE8">
              <w:rPr>
                <w:rFonts w:ascii="Times New Roman" w:hAnsi="Times New Roman"/>
                <w:sz w:val="22"/>
                <w:szCs w:val="22"/>
                <w:lang w:val="nl-NL"/>
              </w:rPr>
              <w:t xml:space="preserve">u: </w:t>
            </w:r>
            <w:r w:rsidR="008F6A82" w:rsidRPr="003A4FE8">
              <w:rPr>
                <w:rFonts w:ascii="Times New Roman" w:hAnsi="Times New Roman"/>
                <w:sz w:val="22"/>
                <w:szCs w:val="22"/>
                <w:lang w:val="nl-NL"/>
              </w:rPr>
              <w:t xml:space="preserve">VT, </w:t>
            </w:r>
            <w:r w:rsidR="00EC3243" w:rsidRPr="003A4FE8">
              <w:rPr>
                <w:rFonts w:ascii="Times New Roman" w:hAnsi="Times New Roman"/>
                <w:sz w:val="22"/>
                <w:szCs w:val="22"/>
                <w:lang w:val="nl-NL"/>
              </w:rPr>
              <w:t>KHCN</w:t>
            </w:r>
            <w:r w:rsidR="00664E87" w:rsidRPr="003A4FE8">
              <w:rPr>
                <w:rFonts w:ascii="Times New Roman" w:hAnsi="Times New Roman"/>
                <w:sz w:val="22"/>
                <w:szCs w:val="22"/>
                <w:lang w:val="nl-NL"/>
              </w:rPr>
              <w:t>.</w:t>
            </w:r>
          </w:p>
          <w:p w:rsidR="00220290" w:rsidRPr="003A4FE8" w:rsidRDefault="00220290" w:rsidP="001A7068">
            <w:pPr>
              <w:ind w:firstLine="0"/>
              <w:rPr>
                <w:lang w:val="nl-NL"/>
              </w:rPr>
            </w:pPr>
          </w:p>
        </w:tc>
        <w:tc>
          <w:tcPr>
            <w:tcW w:w="5001" w:type="dxa"/>
          </w:tcPr>
          <w:p w:rsidR="00220290" w:rsidRPr="003A4FE8" w:rsidRDefault="000A73C1" w:rsidP="00CE6FF0">
            <w:pPr>
              <w:spacing w:before="240"/>
              <w:ind w:firstLine="0"/>
              <w:jc w:val="center"/>
              <w:rPr>
                <w:rFonts w:ascii="Times New Roman" w:hAnsi="Times New Roman"/>
                <w:szCs w:val="28"/>
                <w:lang w:val="nl-NL"/>
              </w:rPr>
            </w:pPr>
            <w:r w:rsidRPr="003A4FE8">
              <w:rPr>
                <w:rFonts w:ascii="Times New Roman" w:hAnsi="Times New Roman"/>
                <w:b/>
                <w:szCs w:val="28"/>
                <w:lang w:val="nl-NL"/>
              </w:rPr>
              <w:t>KT.</w:t>
            </w:r>
            <w:r w:rsidR="00C14594" w:rsidRPr="003A4FE8">
              <w:rPr>
                <w:rFonts w:ascii="Times New Roman" w:hAnsi="Times New Roman"/>
                <w:b/>
                <w:szCs w:val="28"/>
                <w:lang w:val="nl-NL"/>
              </w:rPr>
              <w:t xml:space="preserve"> </w:t>
            </w:r>
            <w:r w:rsidR="00220290" w:rsidRPr="003A4FE8">
              <w:rPr>
                <w:rFonts w:ascii="Times New Roman" w:hAnsi="Times New Roman"/>
                <w:b/>
                <w:szCs w:val="28"/>
                <w:lang w:val="nl-NL"/>
              </w:rPr>
              <w:t>BỘ TRƯỞNG</w:t>
            </w:r>
          </w:p>
          <w:p w:rsidR="00220290" w:rsidRPr="003A4FE8" w:rsidRDefault="000A73C1" w:rsidP="001A7068">
            <w:pPr>
              <w:ind w:firstLine="0"/>
              <w:jc w:val="center"/>
              <w:rPr>
                <w:rFonts w:ascii="Times New Roman" w:hAnsi="Times New Roman"/>
                <w:b/>
                <w:sz w:val="26"/>
                <w:szCs w:val="26"/>
                <w:lang w:val="nl-NL"/>
              </w:rPr>
            </w:pPr>
            <w:r w:rsidRPr="003A4FE8">
              <w:rPr>
                <w:rFonts w:ascii="Times New Roman" w:hAnsi="Times New Roman"/>
                <w:b/>
                <w:szCs w:val="28"/>
                <w:lang w:val="nl-NL"/>
              </w:rPr>
              <w:t>THỨ TRƯỞNG</w:t>
            </w:r>
          </w:p>
          <w:p w:rsidR="00EC3243" w:rsidRPr="003A4FE8" w:rsidRDefault="00EC3243" w:rsidP="001A7068">
            <w:pPr>
              <w:ind w:firstLine="0"/>
              <w:jc w:val="center"/>
              <w:rPr>
                <w:rFonts w:ascii="Times New Roman" w:hAnsi="Times New Roman"/>
                <w:szCs w:val="28"/>
                <w:lang w:val="nl-NL"/>
              </w:rPr>
            </w:pPr>
          </w:p>
          <w:p w:rsidR="0062121C" w:rsidRPr="003A4FE8" w:rsidRDefault="0062121C" w:rsidP="001A7068">
            <w:pPr>
              <w:ind w:firstLine="0"/>
              <w:jc w:val="center"/>
              <w:rPr>
                <w:rFonts w:ascii="Times New Roman" w:hAnsi="Times New Roman"/>
                <w:b/>
                <w:lang w:val="nl-NL"/>
              </w:rPr>
            </w:pPr>
          </w:p>
          <w:p w:rsidR="00327287" w:rsidRPr="00A4490D" w:rsidRDefault="00782AAC" w:rsidP="00A4490D">
            <w:pPr>
              <w:ind w:firstLine="0"/>
              <w:jc w:val="center"/>
              <w:rPr>
                <w:rFonts w:ascii="Times New Roman" w:hAnsi="Times New Roman"/>
                <w:b/>
                <w:color w:val="00B0F0"/>
                <w:lang w:val="nl-NL"/>
              </w:rPr>
            </w:pPr>
            <w:r>
              <w:rPr>
                <w:rFonts w:ascii="Times New Roman" w:hAnsi="Times New Roman"/>
                <w:b/>
                <w:color w:val="00B0F0"/>
                <w:lang w:val="nl-NL"/>
              </w:rPr>
              <w:t>(đã ký)</w:t>
            </w:r>
          </w:p>
          <w:p w:rsidR="007C593A" w:rsidRPr="003A4FE8" w:rsidRDefault="007C593A" w:rsidP="001A7068">
            <w:pPr>
              <w:ind w:firstLine="0"/>
              <w:jc w:val="center"/>
              <w:rPr>
                <w:rFonts w:ascii="Times New Roman" w:hAnsi="Times New Roman"/>
                <w:b/>
                <w:lang w:val="nl-NL"/>
              </w:rPr>
            </w:pPr>
          </w:p>
          <w:p w:rsidR="005A616D" w:rsidRPr="003A4FE8" w:rsidRDefault="005A616D" w:rsidP="001A7068">
            <w:pPr>
              <w:ind w:firstLine="0"/>
              <w:jc w:val="center"/>
              <w:rPr>
                <w:rFonts w:ascii="Times New Roman" w:hAnsi="Times New Roman"/>
                <w:b/>
                <w:lang w:val="nl-NL"/>
              </w:rPr>
            </w:pPr>
          </w:p>
          <w:p w:rsidR="00220290" w:rsidRPr="003A4FE8" w:rsidRDefault="00EA29E5" w:rsidP="0007305A">
            <w:pPr>
              <w:spacing w:before="240"/>
              <w:ind w:firstLine="0"/>
              <w:jc w:val="center"/>
              <w:rPr>
                <w:rFonts w:ascii="Times New Roman" w:hAnsi="Times New Roman"/>
                <w:b/>
                <w:szCs w:val="28"/>
                <w:lang w:val="nl-NL"/>
              </w:rPr>
            </w:pPr>
            <w:r w:rsidRPr="003A4FE8">
              <w:rPr>
                <w:rFonts w:ascii="Times New Roman" w:hAnsi="Times New Roman"/>
                <w:b/>
                <w:szCs w:val="28"/>
                <w:lang w:val="nl-NL"/>
              </w:rPr>
              <w:t xml:space="preserve">Cao </w:t>
            </w:r>
            <w:bookmarkStart w:id="0" w:name="_GoBack"/>
            <w:bookmarkEnd w:id="0"/>
            <w:r w:rsidRPr="003A4FE8">
              <w:rPr>
                <w:rFonts w:ascii="Times New Roman" w:hAnsi="Times New Roman"/>
                <w:b/>
                <w:szCs w:val="28"/>
                <w:lang w:val="nl-NL"/>
              </w:rPr>
              <w:t>Quốc Hưng</w:t>
            </w:r>
          </w:p>
        </w:tc>
      </w:tr>
    </w:tbl>
    <w:p w:rsidR="00C92E06" w:rsidRPr="003A4FE8" w:rsidRDefault="00C92E06" w:rsidP="00AE08EC">
      <w:pPr>
        <w:ind w:firstLine="0"/>
        <w:rPr>
          <w:rFonts w:ascii="Times New Roman" w:hAnsi="Times New Roman"/>
          <w:szCs w:val="28"/>
          <w:lang w:val="nl-NL"/>
        </w:rPr>
      </w:pPr>
    </w:p>
    <w:sectPr w:rsidR="00C92E06" w:rsidRPr="003A4FE8" w:rsidSect="00BF2F49">
      <w:headerReference w:type="default" r:id="rId13"/>
      <w:footerReference w:type="even" r:id="rId14"/>
      <w:footerReference w:type="default" r:id="rId15"/>
      <w:pgSz w:w="11907" w:h="16834" w:code="9"/>
      <w:pgMar w:top="1134" w:right="1134" w:bottom="1134" w:left="1701" w:header="720" w:footer="720" w:gutter="0"/>
      <w:pgNumType w:start="1"/>
      <w:cols w:space="720"/>
      <w:titlePg/>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3DC" w:rsidRDefault="004F53DC">
      <w:r>
        <w:separator/>
      </w:r>
    </w:p>
  </w:endnote>
  <w:endnote w:type="continuationSeparator" w:id="0">
    <w:p w:rsidR="004F53DC" w:rsidRDefault="004F53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381" w:rsidRDefault="00186D12" w:rsidP="0062121C">
    <w:pPr>
      <w:pStyle w:val="Footer"/>
      <w:framePr w:wrap="around" w:vAnchor="text" w:hAnchor="margin" w:xAlign="center" w:y="1"/>
      <w:rPr>
        <w:rStyle w:val="PageNumber"/>
      </w:rPr>
    </w:pPr>
    <w:r>
      <w:rPr>
        <w:rStyle w:val="PageNumber"/>
      </w:rPr>
      <w:fldChar w:fldCharType="begin"/>
    </w:r>
    <w:r w:rsidR="00256381">
      <w:rPr>
        <w:rStyle w:val="PageNumber"/>
      </w:rPr>
      <w:instrText xml:space="preserve">PAGE  </w:instrText>
    </w:r>
    <w:r>
      <w:rPr>
        <w:rStyle w:val="PageNumber"/>
      </w:rPr>
      <w:fldChar w:fldCharType="end"/>
    </w:r>
  </w:p>
  <w:p w:rsidR="00256381" w:rsidRDefault="002563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19875090"/>
      <w:docPartObj>
        <w:docPartGallery w:val="Page Numbers (Bottom of Page)"/>
        <w:docPartUnique/>
      </w:docPartObj>
    </w:sdtPr>
    <w:sdtContent>
      <w:p w:rsidR="00256381" w:rsidRPr="001603DE" w:rsidRDefault="00186D12">
        <w:pPr>
          <w:pStyle w:val="Footer"/>
          <w:jc w:val="right"/>
          <w:rPr>
            <w:rFonts w:ascii="Times New Roman" w:hAnsi="Times New Roman"/>
            <w:sz w:val="24"/>
            <w:szCs w:val="24"/>
          </w:rPr>
        </w:pPr>
        <w:r w:rsidRPr="001603DE">
          <w:rPr>
            <w:rFonts w:ascii="Times New Roman" w:hAnsi="Times New Roman"/>
            <w:sz w:val="24"/>
            <w:szCs w:val="24"/>
          </w:rPr>
          <w:fldChar w:fldCharType="begin"/>
        </w:r>
        <w:r w:rsidR="00256381" w:rsidRPr="001603DE">
          <w:rPr>
            <w:rFonts w:ascii="Times New Roman" w:hAnsi="Times New Roman"/>
            <w:sz w:val="24"/>
            <w:szCs w:val="24"/>
          </w:rPr>
          <w:instrText xml:space="preserve"> PAGE   \* MERGEFORMAT </w:instrText>
        </w:r>
        <w:r w:rsidRPr="001603DE">
          <w:rPr>
            <w:rFonts w:ascii="Times New Roman" w:hAnsi="Times New Roman"/>
            <w:sz w:val="24"/>
            <w:szCs w:val="24"/>
          </w:rPr>
          <w:fldChar w:fldCharType="separate"/>
        </w:r>
        <w:r w:rsidR="006B491A">
          <w:rPr>
            <w:rFonts w:ascii="Times New Roman" w:hAnsi="Times New Roman"/>
            <w:noProof/>
            <w:sz w:val="24"/>
            <w:szCs w:val="24"/>
          </w:rPr>
          <w:t>8</w:t>
        </w:r>
        <w:r w:rsidRPr="001603DE">
          <w:rPr>
            <w:rFonts w:ascii="Times New Roman" w:hAnsi="Times New Roman"/>
            <w:noProof/>
            <w:sz w:val="24"/>
            <w:szCs w:val="24"/>
          </w:rPr>
          <w:fldChar w:fldCharType="end"/>
        </w:r>
      </w:p>
    </w:sdtContent>
  </w:sdt>
  <w:p w:rsidR="00256381" w:rsidRDefault="002563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3DC" w:rsidRDefault="004F53DC">
      <w:r>
        <w:separator/>
      </w:r>
    </w:p>
  </w:footnote>
  <w:footnote w:type="continuationSeparator" w:id="0">
    <w:p w:rsidR="004F53DC" w:rsidRDefault="004F53DC">
      <w:r>
        <w:continuationSeparator/>
      </w:r>
    </w:p>
  </w:footnote>
  <w:footnote w:id="1">
    <w:p w:rsidR="00256381" w:rsidRPr="004C4CE4" w:rsidRDefault="00256381" w:rsidP="00D02D48">
      <w:pPr>
        <w:pStyle w:val="FootnoteText"/>
        <w:ind w:firstLine="720"/>
        <w:jc w:val="both"/>
        <w:rPr>
          <w:rFonts w:ascii="Times New Roman" w:hAnsi="Times New Roman" w:cs="Times New Roman"/>
          <w:sz w:val="18"/>
          <w:szCs w:val="18"/>
        </w:rPr>
      </w:pPr>
      <w:r w:rsidRPr="004C4CE4">
        <w:rPr>
          <w:rStyle w:val="FootnoteReference"/>
          <w:rFonts w:ascii="Times New Roman" w:hAnsi="Times New Roman" w:cs="Times New Roman"/>
          <w:b/>
          <w:sz w:val="18"/>
          <w:szCs w:val="18"/>
        </w:rPr>
        <w:footnoteRef/>
      </w:r>
      <w:r w:rsidRPr="004C4CE4">
        <w:rPr>
          <w:rFonts w:ascii="Times New Roman" w:hAnsi="Times New Roman" w:cs="Times New Roman"/>
          <w:sz w:val="18"/>
          <w:szCs w:val="18"/>
        </w:rPr>
        <w:t>Các văn bản hướng dẫn gồm: Thông tư số 78/2014/TT-BTC ngày 18 tháng 6 năm 2014 của Bộ Tài chính hướng dẫn thi hành Nghị định số 218/2013/NĐ-CP ngày 26 tháng 12 năm 2013 của Chính phủ quy định và hướng dẫn thi hành Luật Thuế thu nhập doanh nghiệp; Nghị định số 95/2014/NĐ-CP ngày 17 tháng 10 năm 2014 của Thủ tướng Chính phủ quy định đầu tư và cơ chế tài chính đối với hoạt động khoa học công nghệ; Quyết định số 36/2007/QĐ-BTC ngày 16 tháng 5 năm 2007 của Bộ Tài chính ban hành quy chế tổ chức và hoạt động của Quỹ Phát triển khoa học và công nghệ của tổ chức, cá nhân và doanh nghiệp; Thông tư số 15/2011/TT-BTC ngày 09 tháng 02 năm 2011 của Bộ Tài chính hướng dẫn thành lập, tổ chức, hoạt động, quản lý và sử dụng Quỹ Phát triển khoa học và công nghệ của doanh nghiệp; Thông tư số 105/2012/TT-BTC ngày 25 tháng 6 năm 2012 của Bộ Tài chính về sửa đổi, bổ sung Thông tư số 15/2011/TT-BTC.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381" w:rsidRDefault="00256381">
    <w:pPr>
      <w:pStyle w:val="Header"/>
      <w:jc w:val="center"/>
    </w:pPr>
  </w:p>
  <w:p w:rsidR="00256381" w:rsidRDefault="00256381">
    <w:pPr>
      <w:pStyle w:val="Header"/>
      <w:jc w:val="right"/>
      <w:rPr>
        <w:rFonts w:ascii="Times New Roman" w:hAnsi="Times New Roman"/>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D2B6D"/>
    <w:multiLevelType w:val="hybridMultilevel"/>
    <w:tmpl w:val="F734377C"/>
    <w:lvl w:ilvl="0" w:tplc="0262CB5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attachedTemplate r:id="rId1"/>
  <w:stylePaneFormatFilter w:val="3F01"/>
  <w:defaultTabStop w:val="720"/>
  <w:drawingGridHorizontalSpacing w:val="109"/>
  <w:drawingGridVerticalSpacing w:val="148"/>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8F6A82"/>
    <w:rsid w:val="00000C2C"/>
    <w:rsid w:val="00003683"/>
    <w:rsid w:val="00004B97"/>
    <w:rsid w:val="000054A6"/>
    <w:rsid w:val="00005F6B"/>
    <w:rsid w:val="00010688"/>
    <w:rsid w:val="00010E1C"/>
    <w:rsid w:val="000136A7"/>
    <w:rsid w:val="00015038"/>
    <w:rsid w:val="00017FCC"/>
    <w:rsid w:val="0002015F"/>
    <w:rsid w:val="0002131C"/>
    <w:rsid w:val="0002265E"/>
    <w:rsid w:val="00026B15"/>
    <w:rsid w:val="000278EF"/>
    <w:rsid w:val="00030534"/>
    <w:rsid w:val="00032051"/>
    <w:rsid w:val="00032157"/>
    <w:rsid w:val="00033939"/>
    <w:rsid w:val="00035337"/>
    <w:rsid w:val="00041446"/>
    <w:rsid w:val="00042FD3"/>
    <w:rsid w:val="00044E51"/>
    <w:rsid w:val="00044FB0"/>
    <w:rsid w:val="000450FD"/>
    <w:rsid w:val="0004634C"/>
    <w:rsid w:val="000465BC"/>
    <w:rsid w:val="00051C88"/>
    <w:rsid w:val="000541E3"/>
    <w:rsid w:val="0005421D"/>
    <w:rsid w:val="00055346"/>
    <w:rsid w:val="000573FA"/>
    <w:rsid w:val="00057561"/>
    <w:rsid w:val="00062E93"/>
    <w:rsid w:val="00064A12"/>
    <w:rsid w:val="0006724B"/>
    <w:rsid w:val="0007305A"/>
    <w:rsid w:val="00076B7D"/>
    <w:rsid w:val="00076E72"/>
    <w:rsid w:val="000806AD"/>
    <w:rsid w:val="00080773"/>
    <w:rsid w:val="00081379"/>
    <w:rsid w:val="000817EB"/>
    <w:rsid w:val="00081941"/>
    <w:rsid w:val="000839C9"/>
    <w:rsid w:val="00085984"/>
    <w:rsid w:val="00086B9C"/>
    <w:rsid w:val="00087285"/>
    <w:rsid w:val="00087639"/>
    <w:rsid w:val="000A064F"/>
    <w:rsid w:val="000A0B9F"/>
    <w:rsid w:val="000A1A40"/>
    <w:rsid w:val="000A66F1"/>
    <w:rsid w:val="000A73C1"/>
    <w:rsid w:val="000A7779"/>
    <w:rsid w:val="000B2BE8"/>
    <w:rsid w:val="000B585E"/>
    <w:rsid w:val="000B5AA8"/>
    <w:rsid w:val="000B6C1E"/>
    <w:rsid w:val="000B6C80"/>
    <w:rsid w:val="000B7599"/>
    <w:rsid w:val="000C15E9"/>
    <w:rsid w:val="000C3AC5"/>
    <w:rsid w:val="000C42B7"/>
    <w:rsid w:val="000D16DF"/>
    <w:rsid w:val="000D17B1"/>
    <w:rsid w:val="000D220E"/>
    <w:rsid w:val="000D3C03"/>
    <w:rsid w:val="000D5CA0"/>
    <w:rsid w:val="000D5D67"/>
    <w:rsid w:val="000D7C9A"/>
    <w:rsid w:val="000E154C"/>
    <w:rsid w:val="000E3774"/>
    <w:rsid w:val="000E5953"/>
    <w:rsid w:val="000E5EF1"/>
    <w:rsid w:val="000E6761"/>
    <w:rsid w:val="000E6AE0"/>
    <w:rsid w:val="000F02EB"/>
    <w:rsid w:val="000F22D9"/>
    <w:rsid w:val="000F43E5"/>
    <w:rsid w:val="000F6920"/>
    <w:rsid w:val="000F7947"/>
    <w:rsid w:val="00100029"/>
    <w:rsid w:val="00104A44"/>
    <w:rsid w:val="00104CF0"/>
    <w:rsid w:val="001076EE"/>
    <w:rsid w:val="001111D3"/>
    <w:rsid w:val="00112345"/>
    <w:rsid w:val="001124A8"/>
    <w:rsid w:val="00114C46"/>
    <w:rsid w:val="00115EFD"/>
    <w:rsid w:val="00123DE8"/>
    <w:rsid w:val="00124428"/>
    <w:rsid w:val="00126072"/>
    <w:rsid w:val="00132B27"/>
    <w:rsid w:val="00133FF9"/>
    <w:rsid w:val="00134089"/>
    <w:rsid w:val="0013445D"/>
    <w:rsid w:val="001352E4"/>
    <w:rsid w:val="00135933"/>
    <w:rsid w:val="00135AEA"/>
    <w:rsid w:val="00143E8D"/>
    <w:rsid w:val="00144B95"/>
    <w:rsid w:val="00145ACE"/>
    <w:rsid w:val="00145C97"/>
    <w:rsid w:val="0014788A"/>
    <w:rsid w:val="00147D00"/>
    <w:rsid w:val="00147FC2"/>
    <w:rsid w:val="00151047"/>
    <w:rsid w:val="001542AD"/>
    <w:rsid w:val="00156359"/>
    <w:rsid w:val="001603DE"/>
    <w:rsid w:val="001615FD"/>
    <w:rsid w:val="0016196B"/>
    <w:rsid w:val="00173CDF"/>
    <w:rsid w:val="00173E44"/>
    <w:rsid w:val="00175775"/>
    <w:rsid w:val="001808AD"/>
    <w:rsid w:val="00184EA9"/>
    <w:rsid w:val="00186664"/>
    <w:rsid w:val="00186D12"/>
    <w:rsid w:val="00190E0C"/>
    <w:rsid w:val="00192420"/>
    <w:rsid w:val="00192BA8"/>
    <w:rsid w:val="00193208"/>
    <w:rsid w:val="00195256"/>
    <w:rsid w:val="00196D10"/>
    <w:rsid w:val="001A0B68"/>
    <w:rsid w:val="001A144A"/>
    <w:rsid w:val="001A2654"/>
    <w:rsid w:val="001A3365"/>
    <w:rsid w:val="001A44EB"/>
    <w:rsid w:val="001A46C9"/>
    <w:rsid w:val="001A5840"/>
    <w:rsid w:val="001A7068"/>
    <w:rsid w:val="001B07B4"/>
    <w:rsid w:val="001B5A49"/>
    <w:rsid w:val="001B5B4B"/>
    <w:rsid w:val="001B5BCF"/>
    <w:rsid w:val="001B6DBF"/>
    <w:rsid w:val="001C3FD0"/>
    <w:rsid w:val="001C6CBE"/>
    <w:rsid w:val="001C717D"/>
    <w:rsid w:val="001D1184"/>
    <w:rsid w:val="001D2983"/>
    <w:rsid w:val="001D3C5D"/>
    <w:rsid w:val="001D4476"/>
    <w:rsid w:val="001D66BB"/>
    <w:rsid w:val="001E0E80"/>
    <w:rsid w:val="001E20DF"/>
    <w:rsid w:val="001E2627"/>
    <w:rsid w:val="001E4AF8"/>
    <w:rsid w:val="001E75F8"/>
    <w:rsid w:val="001F01F8"/>
    <w:rsid w:val="001F14ED"/>
    <w:rsid w:val="001F37C6"/>
    <w:rsid w:val="001F453A"/>
    <w:rsid w:val="001F4877"/>
    <w:rsid w:val="001F6098"/>
    <w:rsid w:val="001F6EE5"/>
    <w:rsid w:val="002013D5"/>
    <w:rsid w:val="00203687"/>
    <w:rsid w:val="002037D9"/>
    <w:rsid w:val="00203F01"/>
    <w:rsid w:val="002057EE"/>
    <w:rsid w:val="0020668A"/>
    <w:rsid w:val="00210005"/>
    <w:rsid w:val="0021180F"/>
    <w:rsid w:val="00214DC6"/>
    <w:rsid w:val="00220290"/>
    <w:rsid w:val="00226756"/>
    <w:rsid w:val="00226E83"/>
    <w:rsid w:val="002320B3"/>
    <w:rsid w:val="00232277"/>
    <w:rsid w:val="00232C6F"/>
    <w:rsid w:val="002334CE"/>
    <w:rsid w:val="00233724"/>
    <w:rsid w:val="002341CB"/>
    <w:rsid w:val="0023448C"/>
    <w:rsid w:val="00234CEE"/>
    <w:rsid w:val="00242590"/>
    <w:rsid w:val="00242E87"/>
    <w:rsid w:val="0024388A"/>
    <w:rsid w:val="0024605E"/>
    <w:rsid w:val="00246CD3"/>
    <w:rsid w:val="00247ED8"/>
    <w:rsid w:val="00250435"/>
    <w:rsid w:val="00252AD1"/>
    <w:rsid w:val="00255EFA"/>
    <w:rsid w:val="00256381"/>
    <w:rsid w:val="002572A9"/>
    <w:rsid w:val="00262E31"/>
    <w:rsid w:val="00270B3F"/>
    <w:rsid w:val="00270FAC"/>
    <w:rsid w:val="002747D2"/>
    <w:rsid w:val="00275217"/>
    <w:rsid w:val="002800A3"/>
    <w:rsid w:val="002801E0"/>
    <w:rsid w:val="00282366"/>
    <w:rsid w:val="00283D41"/>
    <w:rsid w:val="002872E6"/>
    <w:rsid w:val="00294A87"/>
    <w:rsid w:val="002A6FD0"/>
    <w:rsid w:val="002B18D5"/>
    <w:rsid w:val="002B2B47"/>
    <w:rsid w:val="002B52CE"/>
    <w:rsid w:val="002B67D3"/>
    <w:rsid w:val="002B6BE3"/>
    <w:rsid w:val="002B7399"/>
    <w:rsid w:val="002C31F8"/>
    <w:rsid w:val="002C5958"/>
    <w:rsid w:val="002C7CCF"/>
    <w:rsid w:val="002D3AF0"/>
    <w:rsid w:val="002D461B"/>
    <w:rsid w:val="002E22FE"/>
    <w:rsid w:val="002E23AE"/>
    <w:rsid w:val="00301FD1"/>
    <w:rsid w:val="003030BB"/>
    <w:rsid w:val="00303D20"/>
    <w:rsid w:val="00304581"/>
    <w:rsid w:val="00305BDE"/>
    <w:rsid w:val="00312ADF"/>
    <w:rsid w:val="003136EC"/>
    <w:rsid w:val="00315436"/>
    <w:rsid w:val="0031582A"/>
    <w:rsid w:val="00325E21"/>
    <w:rsid w:val="003261CB"/>
    <w:rsid w:val="00327287"/>
    <w:rsid w:val="003302E6"/>
    <w:rsid w:val="00330DF3"/>
    <w:rsid w:val="003327A6"/>
    <w:rsid w:val="00332CA5"/>
    <w:rsid w:val="003342C8"/>
    <w:rsid w:val="003344B3"/>
    <w:rsid w:val="00335C5E"/>
    <w:rsid w:val="00335CBF"/>
    <w:rsid w:val="00337A09"/>
    <w:rsid w:val="003400C6"/>
    <w:rsid w:val="00340ED0"/>
    <w:rsid w:val="003421B3"/>
    <w:rsid w:val="003433DD"/>
    <w:rsid w:val="00343414"/>
    <w:rsid w:val="0034607E"/>
    <w:rsid w:val="003466B8"/>
    <w:rsid w:val="003505B4"/>
    <w:rsid w:val="00352FD5"/>
    <w:rsid w:val="003560C4"/>
    <w:rsid w:val="00356859"/>
    <w:rsid w:val="003625D7"/>
    <w:rsid w:val="00363AF0"/>
    <w:rsid w:val="00364506"/>
    <w:rsid w:val="00364615"/>
    <w:rsid w:val="00371C85"/>
    <w:rsid w:val="00384312"/>
    <w:rsid w:val="003867B5"/>
    <w:rsid w:val="00390B55"/>
    <w:rsid w:val="00391B8E"/>
    <w:rsid w:val="00391FEC"/>
    <w:rsid w:val="003925ED"/>
    <w:rsid w:val="00395759"/>
    <w:rsid w:val="003A2AE5"/>
    <w:rsid w:val="003A39DF"/>
    <w:rsid w:val="003A47A7"/>
    <w:rsid w:val="003A4FE8"/>
    <w:rsid w:val="003A65C0"/>
    <w:rsid w:val="003A6841"/>
    <w:rsid w:val="003A6D7F"/>
    <w:rsid w:val="003A70BA"/>
    <w:rsid w:val="003B027F"/>
    <w:rsid w:val="003B050B"/>
    <w:rsid w:val="003B0E4A"/>
    <w:rsid w:val="003B119B"/>
    <w:rsid w:val="003B3997"/>
    <w:rsid w:val="003B4C6A"/>
    <w:rsid w:val="003B583B"/>
    <w:rsid w:val="003B6F6E"/>
    <w:rsid w:val="003D5BC8"/>
    <w:rsid w:val="003D641E"/>
    <w:rsid w:val="003D788A"/>
    <w:rsid w:val="003E15DA"/>
    <w:rsid w:val="003E2336"/>
    <w:rsid w:val="003E4465"/>
    <w:rsid w:val="003E4C6F"/>
    <w:rsid w:val="003E68F1"/>
    <w:rsid w:val="003F20EF"/>
    <w:rsid w:val="003F52CE"/>
    <w:rsid w:val="003F62DD"/>
    <w:rsid w:val="0040033D"/>
    <w:rsid w:val="00402052"/>
    <w:rsid w:val="00410568"/>
    <w:rsid w:val="004126A5"/>
    <w:rsid w:val="00412ECC"/>
    <w:rsid w:val="00412FE9"/>
    <w:rsid w:val="0041400A"/>
    <w:rsid w:val="0041518F"/>
    <w:rsid w:val="00420B75"/>
    <w:rsid w:val="00421C01"/>
    <w:rsid w:val="004234EF"/>
    <w:rsid w:val="004260E9"/>
    <w:rsid w:val="00426BF5"/>
    <w:rsid w:val="004307EC"/>
    <w:rsid w:val="0043353A"/>
    <w:rsid w:val="00436C16"/>
    <w:rsid w:val="0044079E"/>
    <w:rsid w:val="00443ECB"/>
    <w:rsid w:val="00444841"/>
    <w:rsid w:val="00445892"/>
    <w:rsid w:val="004462AE"/>
    <w:rsid w:val="004464AD"/>
    <w:rsid w:val="00446F49"/>
    <w:rsid w:val="004514C9"/>
    <w:rsid w:val="00453DF5"/>
    <w:rsid w:val="00455473"/>
    <w:rsid w:val="004601F8"/>
    <w:rsid w:val="004647F9"/>
    <w:rsid w:val="00465803"/>
    <w:rsid w:val="00465D6E"/>
    <w:rsid w:val="0047062C"/>
    <w:rsid w:val="00471DE3"/>
    <w:rsid w:val="00473036"/>
    <w:rsid w:val="00475645"/>
    <w:rsid w:val="00477896"/>
    <w:rsid w:val="004779C0"/>
    <w:rsid w:val="00481965"/>
    <w:rsid w:val="0048274A"/>
    <w:rsid w:val="004827AC"/>
    <w:rsid w:val="004865A0"/>
    <w:rsid w:val="00490CE0"/>
    <w:rsid w:val="0049297C"/>
    <w:rsid w:val="004965E1"/>
    <w:rsid w:val="004A1F5D"/>
    <w:rsid w:val="004A3DCF"/>
    <w:rsid w:val="004A4C3A"/>
    <w:rsid w:val="004A58E8"/>
    <w:rsid w:val="004A747F"/>
    <w:rsid w:val="004B08CC"/>
    <w:rsid w:val="004B1F37"/>
    <w:rsid w:val="004B338F"/>
    <w:rsid w:val="004B5156"/>
    <w:rsid w:val="004B52BF"/>
    <w:rsid w:val="004B6B22"/>
    <w:rsid w:val="004B6B94"/>
    <w:rsid w:val="004C17C2"/>
    <w:rsid w:val="004C2BCC"/>
    <w:rsid w:val="004C4041"/>
    <w:rsid w:val="004C4CE4"/>
    <w:rsid w:val="004C5BBF"/>
    <w:rsid w:val="004C5CE8"/>
    <w:rsid w:val="004C6623"/>
    <w:rsid w:val="004C70ED"/>
    <w:rsid w:val="004D44F2"/>
    <w:rsid w:val="004D5A41"/>
    <w:rsid w:val="004D7C96"/>
    <w:rsid w:val="004E0B20"/>
    <w:rsid w:val="004E301F"/>
    <w:rsid w:val="004E5CBC"/>
    <w:rsid w:val="004F0196"/>
    <w:rsid w:val="004F1462"/>
    <w:rsid w:val="004F4B0E"/>
    <w:rsid w:val="004F53DC"/>
    <w:rsid w:val="00501EF8"/>
    <w:rsid w:val="00503DDF"/>
    <w:rsid w:val="00506328"/>
    <w:rsid w:val="0050744A"/>
    <w:rsid w:val="00510E43"/>
    <w:rsid w:val="005116AB"/>
    <w:rsid w:val="00515289"/>
    <w:rsid w:val="0051617E"/>
    <w:rsid w:val="0052122C"/>
    <w:rsid w:val="00523855"/>
    <w:rsid w:val="00526E4A"/>
    <w:rsid w:val="0052727B"/>
    <w:rsid w:val="00530971"/>
    <w:rsid w:val="00530AB7"/>
    <w:rsid w:val="00530E53"/>
    <w:rsid w:val="00546EE6"/>
    <w:rsid w:val="005509E9"/>
    <w:rsid w:val="00554E1F"/>
    <w:rsid w:val="00556A06"/>
    <w:rsid w:val="005600FA"/>
    <w:rsid w:val="0056234E"/>
    <w:rsid w:val="005627A2"/>
    <w:rsid w:val="00564F4A"/>
    <w:rsid w:val="00567FBE"/>
    <w:rsid w:val="005714DB"/>
    <w:rsid w:val="00571B3E"/>
    <w:rsid w:val="00572072"/>
    <w:rsid w:val="00572ADE"/>
    <w:rsid w:val="00575B83"/>
    <w:rsid w:val="00575BD1"/>
    <w:rsid w:val="00581062"/>
    <w:rsid w:val="0058331C"/>
    <w:rsid w:val="00583C67"/>
    <w:rsid w:val="00587769"/>
    <w:rsid w:val="005901D9"/>
    <w:rsid w:val="005931CE"/>
    <w:rsid w:val="005A068F"/>
    <w:rsid w:val="005A2E3C"/>
    <w:rsid w:val="005A4C5B"/>
    <w:rsid w:val="005A4EC4"/>
    <w:rsid w:val="005A616D"/>
    <w:rsid w:val="005A6557"/>
    <w:rsid w:val="005B3664"/>
    <w:rsid w:val="005B4480"/>
    <w:rsid w:val="005B7590"/>
    <w:rsid w:val="005B78AD"/>
    <w:rsid w:val="005C0FF1"/>
    <w:rsid w:val="005C1A80"/>
    <w:rsid w:val="005C34D2"/>
    <w:rsid w:val="005C3966"/>
    <w:rsid w:val="005C472D"/>
    <w:rsid w:val="005D04E4"/>
    <w:rsid w:val="005D130D"/>
    <w:rsid w:val="005D2F85"/>
    <w:rsid w:val="005D3987"/>
    <w:rsid w:val="005D5B55"/>
    <w:rsid w:val="005D6355"/>
    <w:rsid w:val="005E0260"/>
    <w:rsid w:val="005E117B"/>
    <w:rsid w:val="005E4501"/>
    <w:rsid w:val="005E4CC6"/>
    <w:rsid w:val="005E4EB0"/>
    <w:rsid w:val="005E59E2"/>
    <w:rsid w:val="005F32DF"/>
    <w:rsid w:val="005F57F9"/>
    <w:rsid w:val="005F5E34"/>
    <w:rsid w:val="005F7669"/>
    <w:rsid w:val="006012DB"/>
    <w:rsid w:val="00603098"/>
    <w:rsid w:val="006069A0"/>
    <w:rsid w:val="006079DB"/>
    <w:rsid w:val="00610ACE"/>
    <w:rsid w:val="006129E0"/>
    <w:rsid w:val="0062121C"/>
    <w:rsid w:val="0062135B"/>
    <w:rsid w:val="00622028"/>
    <w:rsid w:val="00624454"/>
    <w:rsid w:val="00626928"/>
    <w:rsid w:val="00630197"/>
    <w:rsid w:val="00630C28"/>
    <w:rsid w:val="00635EDC"/>
    <w:rsid w:val="00636DD4"/>
    <w:rsid w:val="006447B4"/>
    <w:rsid w:val="00645118"/>
    <w:rsid w:val="00645B01"/>
    <w:rsid w:val="00645DC4"/>
    <w:rsid w:val="006464CD"/>
    <w:rsid w:val="00646BB8"/>
    <w:rsid w:val="00646D0C"/>
    <w:rsid w:val="006474A1"/>
    <w:rsid w:val="00647AE1"/>
    <w:rsid w:val="00650299"/>
    <w:rsid w:val="00651350"/>
    <w:rsid w:val="00652438"/>
    <w:rsid w:val="00652B39"/>
    <w:rsid w:val="00653C72"/>
    <w:rsid w:val="006543CE"/>
    <w:rsid w:val="00655683"/>
    <w:rsid w:val="00660FAF"/>
    <w:rsid w:val="0066473F"/>
    <w:rsid w:val="00664A59"/>
    <w:rsid w:val="00664CF3"/>
    <w:rsid w:val="00664E87"/>
    <w:rsid w:val="006721BD"/>
    <w:rsid w:val="006746BC"/>
    <w:rsid w:val="006748EE"/>
    <w:rsid w:val="0067704E"/>
    <w:rsid w:val="0068159C"/>
    <w:rsid w:val="006831EF"/>
    <w:rsid w:val="00684188"/>
    <w:rsid w:val="0068421B"/>
    <w:rsid w:val="00686F86"/>
    <w:rsid w:val="00690656"/>
    <w:rsid w:val="0069345C"/>
    <w:rsid w:val="00694127"/>
    <w:rsid w:val="0069421C"/>
    <w:rsid w:val="00695766"/>
    <w:rsid w:val="0069606D"/>
    <w:rsid w:val="006A0105"/>
    <w:rsid w:val="006A0901"/>
    <w:rsid w:val="006A1532"/>
    <w:rsid w:val="006A2D51"/>
    <w:rsid w:val="006A4396"/>
    <w:rsid w:val="006A4EE3"/>
    <w:rsid w:val="006A6152"/>
    <w:rsid w:val="006A7DF9"/>
    <w:rsid w:val="006B0AB5"/>
    <w:rsid w:val="006B2285"/>
    <w:rsid w:val="006B22EE"/>
    <w:rsid w:val="006B2472"/>
    <w:rsid w:val="006B42EC"/>
    <w:rsid w:val="006B491A"/>
    <w:rsid w:val="006C026C"/>
    <w:rsid w:val="006C1497"/>
    <w:rsid w:val="006C18FF"/>
    <w:rsid w:val="006C3434"/>
    <w:rsid w:val="006D7171"/>
    <w:rsid w:val="006E04AA"/>
    <w:rsid w:val="006E1AC6"/>
    <w:rsid w:val="006E3266"/>
    <w:rsid w:val="006E782A"/>
    <w:rsid w:val="006F164E"/>
    <w:rsid w:val="006F5A48"/>
    <w:rsid w:val="006F63EF"/>
    <w:rsid w:val="006F760E"/>
    <w:rsid w:val="00704138"/>
    <w:rsid w:val="00704788"/>
    <w:rsid w:val="00704877"/>
    <w:rsid w:val="00706546"/>
    <w:rsid w:val="007105A3"/>
    <w:rsid w:val="0071090D"/>
    <w:rsid w:val="00712F34"/>
    <w:rsid w:val="00715C06"/>
    <w:rsid w:val="007163CA"/>
    <w:rsid w:val="00716E07"/>
    <w:rsid w:val="007214E3"/>
    <w:rsid w:val="00721DBE"/>
    <w:rsid w:val="00722633"/>
    <w:rsid w:val="00726D8C"/>
    <w:rsid w:val="00733A8D"/>
    <w:rsid w:val="00734B1D"/>
    <w:rsid w:val="007375EF"/>
    <w:rsid w:val="00740101"/>
    <w:rsid w:val="00744766"/>
    <w:rsid w:val="00744BD0"/>
    <w:rsid w:val="00746765"/>
    <w:rsid w:val="00746B56"/>
    <w:rsid w:val="007516AA"/>
    <w:rsid w:val="007524A9"/>
    <w:rsid w:val="00755122"/>
    <w:rsid w:val="00755BC7"/>
    <w:rsid w:val="00756415"/>
    <w:rsid w:val="00756943"/>
    <w:rsid w:val="00757F0C"/>
    <w:rsid w:val="00760C47"/>
    <w:rsid w:val="0076240B"/>
    <w:rsid w:val="007631FA"/>
    <w:rsid w:val="007644A3"/>
    <w:rsid w:val="007649F8"/>
    <w:rsid w:val="00767860"/>
    <w:rsid w:val="00767F10"/>
    <w:rsid w:val="00770838"/>
    <w:rsid w:val="00770B04"/>
    <w:rsid w:val="007712D1"/>
    <w:rsid w:val="007749A6"/>
    <w:rsid w:val="0077654C"/>
    <w:rsid w:val="007779DA"/>
    <w:rsid w:val="0078060E"/>
    <w:rsid w:val="0078290F"/>
    <w:rsid w:val="00782AAC"/>
    <w:rsid w:val="00784EEB"/>
    <w:rsid w:val="00785F1B"/>
    <w:rsid w:val="007861A6"/>
    <w:rsid w:val="00787943"/>
    <w:rsid w:val="00790194"/>
    <w:rsid w:val="00790F55"/>
    <w:rsid w:val="00791DE2"/>
    <w:rsid w:val="00792008"/>
    <w:rsid w:val="007926A2"/>
    <w:rsid w:val="00792F2B"/>
    <w:rsid w:val="007933D3"/>
    <w:rsid w:val="00794085"/>
    <w:rsid w:val="007944D3"/>
    <w:rsid w:val="00795FD7"/>
    <w:rsid w:val="007A3679"/>
    <w:rsid w:val="007A528D"/>
    <w:rsid w:val="007B2C5F"/>
    <w:rsid w:val="007B3692"/>
    <w:rsid w:val="007B3E56"/>
    <w:rsid w:val="007B3E9E"/>
    <w:rsid w:val="007B4861"/>
    <w:rsid w:val="007C0F2A"/>
    <w:rsid w:val="007C1315"/>
    <w:rsid w:val="007C1528"/>
    <w:rsid w:val="007C1C9D"/>
    <w:rsid w:val="007C593A"/>
    <w:rsid w:val="007C5B88"/>
    <w:rsid w:val="007C62E4"/>
    <w:rsid w:val="007C7F4E"/>
    <w:rsid w:val="007D0D02"/>
    <w:rsid w:val="007D2553"/>
    <w:rsid w:val="007D535D"/>
    <w:rsid w:val="007D62A4"/>
    <w:rsid w:val="007D62C6"/>
    <w:rsid w:val="007D70A8"/>
    <w:rsid w:val="007E2073"/>
    <w:rsid w:val="007E20BC"/>
    <w:rsid w:val="007E7986"/>
    <w:rsid w:val="007F198A"/>
    <w:rsid w:val="007F4DDD"/>
    <w:rsid w:val="007F66F3"/>
    <w:rsid w:val="007F6D0A"/>
    <w:rsid w:val="0080317D"/>
    <w:rsid w:val="008035BA"/>
    <w:rsid w:val="00803ED6"/>
    <w:rsid w:val="00804F2B"/>
    <w:rsid w:val="008055B9"/>
    <w:rsid w:val="00806A9A"/>
    <w:rsid w:val="00807D9C"/>
    <w:rsid w:val="00812BB7"/>
    <w:rsid w:val="00812BEC"/>
    <w:rsid w:val="008133D8"/>
    <w:rsid w:val="00814F1A"/>
    <w:rsid w:val="00815D79"/>
    <w:rsid w:val="008160BF"/>
    <w:rsid w:val="0082021C"/>
    <w:rsid w:val="00822CC6"/>
    <w:rsid w:val="00823D2D"/>
    <w:rsid w:val="00830006"/>
    <w:rsid w:val="00830701"/>
    <w:rsid w:val="008319E6"/>
    <w:rsid w:val="00834CA5"/>
    <w:rsid w:val="0083644E"/>
    <w:rsid w:val="00836B40"/>
    <w:rsid w:val="00840A95"/>
    <w:rsid w:val="00841F12"/>
    <w:rsid w:val="008441DF"/>
    <w:rsid w:val="008510CC"/>
    <w:rsid w:val="0085111B"/>
    <w:rsid w:val="00852FAB"/>
    <w:rsid w:val="008538A0"/>
    <w:rsid w:val="00854931"/>
    <w:rsid w:val="00854AE7"/>
    <w:rsid w:val="00854CD1"/>
    <w:rsid w:val="00857427"/>
    <w:rsid w:val="008578AF"/>
    <w:rsid w:val="008606E4"/>
    <w:rsid w:val="00862E41"/>
    <w:rsid w:val="00863605"/>
    <w:rsid w:val="00863858"/>
    <w:rsid w:val="00863BCC"/>
    <w:rsid w:val="00864246"/>
    <w:rsid w:val="00864554"/>
    <w:rsid w:val="0086642C"/>
    <w:rsid w:val="0087033E"/>
    <w:rsid w:val="008706AB"/>
    <w:rsid w:val="00871CDD"/>
    <w:rsid w:val="00872F65"/>
    <w:rsid w:val="00876794"/>
    <w:rsid w:val="00877614"/>
    <w:rsid w:val="008777E0"/>
    <w:rsid w:val="00881214"/>
    <w:rsid w:val="00882961"/>
    <w:rsid w:val="00882A69"/>
    <w:rsid w:val="00884EAC"/>
    <w:rsid w:val="00884EB3"/>
    <w:rsid w:val="0088550F"/>
    <w:rsid w:val="00890EAF"/>
    <w:rsid w:val="00891B1F"/>
    <w:rsid w:val="00894D53"/>
    <w:rsid w:val="00894EA2"/>
    <w:rsid w:val="00895CAA"/>
    <w:rsid w:val="00895E0D"/>
    <w:rsid w:val="008A0244"/>
    <w:rsid w:val="008A1C3E"/>
    <w:rsid w:val="008A70B6"/>
    <w:rsid w:val="008B2566"/>
    <w:rsid w:val="008B2E35"/>
    <w:rsid w:val="008B3941"/>
    <w:rsid w:val="008B3F5B"/>
    <w:rsid w:val="008B4B33"/>
    <w:rsid w:val="008B53CC"/>
    <w:rsid w:val="008B703F"/>
    <w:rsid w:val="008C20EE"/>
    <w:rsid w:val="008C2BA8"/>
    <w:rsid w:val="008C39F2"/>
    <w:rsid w:val="008D193E"/>
    <w:rsid w:val="008D44AC"/>
    <w:rsid w:val="008D5FFE"/>
    <w:rsid w:val="008D756A"/>
    <w:rsid w:val="008E435C"/>
    <w:rsid w:val="008E59E3"/>
    <w:rsid w:val="008E5CF0"/>
    <w:rsid w:val="008E5DBB"/>
    <w:rsid w:val="008E72AE"/>
    <w:rsid w:val="008F49BA"/>
    <w:rsid w:val="008F640D"/>
    <w:rsid w:val="008F6A82"/>
    <w:rsid w:val="008F6CA9"/>
    <w:rsid w:val="00900880"/>
    <w:rsid w:val="009019C2"/>
    <w:rsid w:val="00901E63"/>
    <w:rsid w:val="00903C93"/>
    <w:rsid w:val="00911DBE"/>
    <w:rsid w:val="009129EC"/>
    <w:rsid w:val="00913B82"/>
    <w:rsid w:val="00914962"/>
    <w:rsid w:val="00914F21"/>
    <w:rsid w:val="009152B8"/>
    <w:rsid w:val="00922DDF"/>
    <w:rsid w:val="0092448E"/>
    <w:rsid w:val="0092490E"/>
    <w:rsid w:val="009257A1"/>
    <w:rsid w:val="00925966"/>
    <w:rsid w:val="009267D1"/>
    <w:rsid w:val="00927438"/>
    <w:rsid w:val="00937341"/>
    <w:rsid w:val="00941EFE"/>
    <w:rsid w:val="00945300"/>
    <w:rsid w:val="0094552D"/>
    <w:rsid w:val="0094559C"/>
    <w:rsid w:val="00946980"/>
    <w:rsid w:val="00950BC7"/>
    <w:rsid w:val="0095349E"/>
    <w:rsid w:val="00953FFC"/>
    <w:rsid w:val="00954533"/>
    <w:rsid w:val="00957B36"/>
    <w:rsid w:val="009604C6"/>
    <w:rsid w:val="00964BE8"/>
    <w:rsid w:val="00966788"/>
    <w:rsid w:val="009728F5"/>
    <w:rsid w:val="00974130"/>
    <w:rsid w:val="009774ED"/>
    <w:rsid w:val="00981098"/>
    <w:rsid w:val="0098378E"/>
    <w:rsid w:val="00986D91"/>
    <w:rsid w:val="00986E94"/>
    <w:rsid w:val="00993730"/>
    <w:rsid w:val="00993AF1"/>
    <w:rsid w:val="00993BFF"/>
    <w:rsid w:val="009943E2"/>
    <w:rsid w:val="009951C4"/>
    <w:rsid w:val="00995B3A"/>
    <w:rsid w:val="009A0FC4"/>
    <w:rsid w:val="009A29D1"/>
    <w:rsid w:val="009A3BAD"/>
    <w:rsid w:val="009A3CED"/>
    <w:rsid w:val="009A48CA"/>
    <w:rsid w:val="009B156E"/>
    <w:rsid w:val="009B2C34"/>
    <w:rsid w:val="009B4115"/>
    <w:rsid w:val="009B43CF"/>
    <w:rsid w:val="009B58C5"/>
    <w:rsid w:val="009B6C5A"/>
    <w:rsid w:val="009B6E6C"/>
    <w:rsid w:val="009C03EB"/>
    <w:rsid w:val="009C08CB"/>
    <w:rsid w:val="009C22C5"/>
    <w:rsid w:val="009C33FE"/>
    <w:rsid w:val="009C3E3B"/>
    <w:rsid w:val="009C67DB"/>
    <w:rsid w:val="009C71FF"/>
    <w:rsid w:val="009C7211"/>
    <w:rsid w:val="009D0CAD"/>
    <w:rsid w:val="009D10D3"/>
    <w:rsid w:val="009D3DC0"/>
    <w:rsid w:val="009D3F01"/>
    <w:rsid w:val="009E044C"/>
    <w:rsid w:val="009E0B94"/>
    <w:rsid w:val="009E0F22"/>
    <w:rsid w:val="009E18C9"/>
    <w:rsid w:val="009E18EA"/>
    <w:rsid w:val="009E1A7C"/>
    <w:rsid w:val="009E24FF"/>
    <w:rsid w:val="009E40FF"/>
    <w:rsid w:val="009E707B"/>
    <w:rsid w:val="009F0BDC"/>
    <w:rsid w:val="009F11E1"/>
    <w:rsid w:val="009F42ED"/>
    <w:rsid w:val="009F441F"/>
    <w:rsid w:val="009F6F37"/>
    <w:rsid w:val="009F7792"/>
    <w:rsid w:val="00A027D0"/>
    <w:rsid w:val="00A02AEE"/>
    <w:rsid w:val="00A04826"/>
    <w:rsid w:val="00A05193"/>
    <w:rsid w:val="00A05D62"/>
    <w:rsid w:val="00A0717F"/>
    <w:rsid w:val="00A11943"/>
    <w:rsid w:val="00A13ED0"/>
    <w:rsid w:val="00A13FD0"/>
    <w:rsid w:val="00A1424D"/>
    <w:rsid w:val="00A14A7A"/>
    <w:rsid w:val="00A152FD"/>
    <w:rsid w:val="00A15EFF"/>
    <w:rsid w:val="00A160F6"/>
    <w:rsid w:val="00A1669D"/>
    <w:rsid w:val="00A16ACE"/>
    <w:rsid w:val="00A201BC"/>
    <w:rsid w:val="00A20EB7"/>
    <w:rsid w:val="00A2172A"/>
    <w:rsid w:val="00A2182E"/>
    <w:rsid w:val="00A3118D"/>
    <w:rsid w:val="00A31680"/>
    <w:rsid w:val="00A31B5F"/>
    <w:rsid w:val="00A346C3"/>
    <w:rsid w:val="00A34A02"/>
    <w:rsid w:val="00A43763"/>
    <w:rsid w:val="00A43869"/>
    <w:rsid w:val="00A4490D"/>
    <w:rsid w:val="00A45F02"/>
    <w:rsid w:val="00A45F22"/>
    <w:rsid w:val="00A5279C"/>
    <w:rsid w:val="00A552AC"/>
    <w:rsid w:val="00A56E3C"/>
    <w:rsid w:val="00A61F52"/>
    <w:rsid w:val="00A6284C"/>
    <w:rsid w:val="00A62FDB"/>
    <w:rsid w:val="00A64340"/>
    <w:rsid w:val="00A66828"/>
    <w:rsid w:val="00A70762"/>
    <w:rsid w:val="00A73723"/>
    <w:rsid w:val="00A74720"/>
    <w:rsid w:val="00A755B2"/>
    <w:rsid w:val="00A76049"/>
    <w:rsid w:val="00A76AB4"/>
    <w:rsid w:val="00A77AF5"/>
    <w:rsid w:val="00A8239A"/>
    <w:rsid w:val="00A83524"/>
    <w:rsid w:val="00A85E99"/>
    <w:rsid w:val="00A87EBD"/>
    <w:rsid w:val="00A90EC3"/>
    <w:rsid w:val="00A9573F"/>
    <w:rsid w:val="00A9588D"/>
    <w:rsid w:val="00A97C49"/>
    <w:rsid w:val="00AA19CA"/>
    <w:rsid w:val="00AA2A7D"/>
    <w:rsid w:val="00AA3578"/>
    <w:rsid w:val="00AA3E36"/>
    <w:rsid w:val="00AA55B0"/>
    <w:rsid w:val="00AA62FB"/>
    <w:rsid w:val="00AB1BFE"/>
    <w:rsid w:val="00AB29D5"/>
    <w:rsid w:val="00AB344D"/>
    <w:rsid w:val="00AB4355"/>
    <w:rsid w:val="00AB4535"/>
    <w:rsid w:val="00AB5C66"/>
    <w:rsid w:val="00AC14D3"/>
    <w:rsid w:val="00AC33EE"/>
    <w:rsid w:val="00AC5E3B"/>
    <w:rsid w:val="00AC69AD"/>
    <w:rsid w:val="00AD170A"/>
    <w:rsid w:val="00AD1764"/>
    <w:rsid w:val="00AD2BBD"/>
    <w:rsid w:val="00AD42CE"/>
    <w:rsid w:val="00AE08EC"/>
    <w:rsid w:val="00AE1C27"/>
    <w:rsid w:val="00AE4845"/>
    <w:rsid w:val="00AE4F68"/>
    <w:rsid w:val="00AE65CF"/>
    <w:rsid w:val="00AF4242"/>
    <w:rsid w:val="00AF46E4"/>
    <w:rsid w:val="00B035FB"/>
    <w:rsid w:val="00B036B0"/>
    <w:rsid w:val="00B0438B"/>
    <w:rsid w:val="00B04BE0"/>
    <w:rsid w:val="00B11259"/>
    <w:rsid w:val="00B125EB"/>
    <w:rsid w:val="00B14444"/>
    <w:rsid w:val="00B147A2"/>
    <w:rsid w:val="00B20DFF"/>
    <w:rsid w:val="00B21464"/>
    <w:rsid w:val="00B21648"/>
    <w:rsid w:val="00B22781"/>
    <w:rsid w:val="00B311E7"/>
    <w:rsid w:val="00B31DEA"/>
    <w:rsid w:val="00B35E98"/>
    <w:rsid w:val="00B47ACA"/>
    <w:rsid w:val="00B5263C"/>
    <w:rsid w:val="00B52FD0"/>
    <w:rsid w:val="00B5449B"/>
    <w:rsid w:val="00B62847"/>
    <w:rsid w:val="00B63846"/>
    <w:rsid w:val="00B651B2"/>
    <w:rsid w:val="00B653B8"/>
    <w:rsid w:val="00B65486"/>
    <w:rsid w:val="00B65824"/>
    <w:rsid w:val="00B67C3B"/>
    <w:rsid w:val="00B7108A"/>
    <w:rsid w:val="00B73340"/>
    <w:rsid w:val="00B810DD"/>
    <w:rsid w:val="00B8250D"/>
    <w:rsid w:val="00B83E91"/>
    <w:rsid w:val="00B84749"/>
    <w:rsid w:val="00B85F68"/>
    <w:rsid w:val="00B86E9E"/>
    <w:rsid w:val="00B87B23"/>
    <w:rsid w:val="00B87B2F"/>
    <w:rsid w:val="00B92B60"/>
    <w:rsid w:val="00B92EE9"/>
    <w:rsid w:val="00B92F2D"/>
    <w:rsid w:val="00B93B7F"/>
    <w:rsid w:val="00B94CB4"/>
    <w:rsid w:val="00B95475"/>
    <w:rsid w:val="00B97FF6"/>
    <w:rsid w:val="00BA1714"/>
    <w:rsid w:val="00BA2A17"/>
    <w:rsid w:val="00BA3BE1"/>
    <w:rsid w:val="00BA5B5A"/>
    <w:rsid w:val="00BA61F9"/>
    <w:rsid w:val="00BB04D2"/>
    <w:rsid w:val="00BB15DA"/>
    <w:rsid w:val="00BB2564"/>
    <w:rsid w:val="00BB4A31"/>
    <w:rsid w:val="00BC0C0C"/>
    <w:rsid w:val="00BC6481"/>
    <w:rsid w:val="00BD2EEC"/>
    <w:rsid w:val="00BD2F7E"/>
    <w:rsid w:val="00BD3771"/>
    <w:rsid w:val="00BD3918"/>
    <w:rsid w:val="00BD5246"/>
    <w:rsid w:val="00BD55D5"/>
    <w:rsid w:val="00BD719D"/>
    <w:rsid w:val="00BE0C05"/>
    <w:rsid w:val="00BE0E99"/>
    <w:rsid w:val="00BE3307"/>
    <w:rsid w:val="00BF198C"/>
    <w:rsid w:val="00BF239C"/>
    <w:rsid w:val="00BF2F49"/>
    <w:rsid w:val="00BF3292"/>
    <w:rsid w:val="00BF33C0"/>
    <w:rsid w:val="00BF34E8"/>
    <w:rsid w:val="00BF595A"/>
    <w:rsid w:val="00BF5F0B"/>
    <w:rsid w:val="00BF6E4D"/>
    <w:rsid w:val="00C02A7E"/>
    <w:rsid w:val="00C03904"/>
    <w:rsid w:val="00C03E37"/>
    <w:rsid w:val="00C063F2"/>
    <w:rsid w:val="00C06FCF"/>
    <w:rsid w:val="00C07F52"/>
    <w:rsid w:val="00C10959"/>
    <w:rsid w:val="00C12D99"/>
    <w:rsid w:val="00C12F91"/>
    <w:rsid w:val="00C14282"/>
    <w:rsid w:val="00C14594"/>
    <w:rsid w:val="00C15C0E"/>
    <w:rsid w:val="00C1699C"/>
    <w:rsid w:val="00C1705A"/>
    <w:rsid w:val="00C200AB"/>
    <w:rsid w:val="00C221E3"/>
    <w:rsid w:val="00C243C6"/>
    <w:rsid w:val="00C32BB3"/>
    <w:rsid w:val="00C344FF"/>
    <w:rsid w:val="00C35D02"/>
    <w:rsid w:val="00C404BD"/>
    <w:rsid w:val="00C43B4E"/>
    <w:rsid w:val="00C44367"/>
    <w:rsid w:val="00C47D47"/>
    <w:rsid w:val="00C50D77"/>
    <w:rsid w:val="00C514D4"/>
    <w:rsid w:val="00C517D8"/>
    <w:rsid w:val="00C523A4"/>
    <w:rsid w:val="00C52C74"/>
    <w:rsid w:val="00C52CF0"/>
    <w:rsid w:val="00C543BA"/>
    <w:rsid w:val="00C567BC"/>
    <w:rsid w:val="00C56F6E"/>
    <w:rsid w:val="00C672D2"/>
    <w:rsid w:val="00C723FE"/>
    <w:rsid w:val="00C72A11"/>
    <w:rsid w:val="00C74EB6"/>
    <w:rsid w:val="00C767CA"/>
    <w:rsid w:val="00C76C47"/>
    <w:rsid w:val="00C80191"/>
    <w:rsid w:val="00C80821"/>
    <w:rsid w:val="00C84485"/>
    <w:rsid w:val="00C85A25"/>
    <w:rsid w:val="00C91DDF"/>
    <w:rsid w:val="00C92E06"/>
    <w:rsid w:val="00C94F3E"/>
    <w:rsid w:val="00C95357"/>
    <w:rsid w:val="00CA082F"/>
    <w:rsid w:val="00CA3063"/>
    <w:rsid w:val="00CB3B82"/>
    <w:rsid w:val="00CB4B39"/>
    <w:rsid w:val="00CB503F"/>
    <w:rsid w:val="00CB7C3F"/>
    <w:rsid w:val="00CC3383"/>
    <w:rsid w:val="00CC5114"/>
    <w:rsid w:val="00CC5D04"/>
    <w:rsid w:val="00CC769E"/>
    <w:rsid w:val="00CD00DC"/>
    <w:rsid w:val="00CD18E6"/>
    <w:rsid w:val="00CD46D8"/>
    <w:rsid w:val="00CD56FD"/>
    <w:rsid w:val="00CD753B"/>
    <w:rsid w:val="00CE02A5"/>
    <w:rsid w:val="00CE16A7"/>
    <w:rsid w:val="00CE2BE8"/>
    <w:rsid w:val="00CE558A"/>
    <w:rsid w:val="00CE5F95"/>
    <w:rsid w:val="00CE6008"/>
    <w:rsid w:val="00CE6FF0"/>
    <w:rsid w:val="00CF118C"/>
    <w:rsid w:val="00CF32F8"/>
    <w:rsid w:val="00CF4981"/>
    <w:rsid w:val="00CF4E87"/>
    <w:rsid w:val="00CF56E7"/>
    <w:rsid w:val="00D004E1"/>
    <w:rsid w:val="00D02D48"/>
    <w:rsid w:val="00D031D3"/>
    <w:rsid w:val="00D03714"/>
    <w:rsid w:val="00D0415A"/>
    <w:rsid w:val="00D04F5F"/>
    <w:rsid w:val="00D05E14"/>
    <w:rsid w:val="00D06A9C"/>
    <w:rsid w:val="00D111E6"/>
    <w:rsid w:val="00D12211"/>
    <w:rsid w:val="00D13270"/>
    <w:rsid w:val="00D13609"/>
    <w:rsid w:val="00D155D2"/>
    <w:rsid w:val="00D15AF9"/>
    <w:rsid w:val="00D16DCA"/>
    <w:rsid w:val="00D20066"/>
    <w:rsid w:val="00D20863"/>
    <w:rsid w:val="00D2623D"/>
    <w:rsid w:val="00D26A81"/>
    <w:rsid w:val="00D30267"/>
    <w:rsid w:val="00D302A6"/>
    <w:rsid w:val="00D3157D"/>
    <w:rsid w:val="00D3191B"/>
    <w:rsid w:val="00D34CB7"/>
    <w:rsid w:val="00D35E57"/>
    <w:rsid w:val="00D41BA7"/>
    <w:rsid w:val="00D42C14"/>
    <w:rsid w:val="00D51309"/>
    <w:rsid w:val="00D52F95"/>
    <w:rsid w:val="00D53AAD"/>
    <w:rsid w:val="00D53BE8"/>
    <w:rsid w:val="00D54CFF"/>
    <w:rsid w:val="00D568D4"/>
    <w:rsid w:val="00D57019"/>
    <w:rsid w:val="00D57E42"/>
    <w:rsid w:val="00D63B79"/>
    <w:rsid w:val="00D6536B"/>
    <w:rsid w:val="00D662A8"/>
    <w:rsid w:val="00D6785F"/>
    <w:rsid w:val="00D7004E"/>
    <w:rsid w:val="00D74539"/>
    <w:rsid w:val="00D746A0"/>
    <w:rsid w:val="00D80258"/>
    <w:rsid w:val="00D80A1E"/>
    <w:rsid w:val="00D80BB8"/>
    <w:rsid w:val="00D82EA6"/>
    <w:rsid w:val="00D86D04"/>
    <w:rsid w:val="00D87B0C"/>
    <w:rsid w:val="00D90203"/>
    <w:rsid w:val="00D91596"/>
    <w:rsid w:val="00D9370F"/>
    <w:rsid w:val="00D95085"/>
    <w:rsid w:val="00D977C3"/>
    <w:rsid w:val="00DA076F"/>
    <w:rsid w:val="00DA0949"/>
    <w:rsid w:val="00DA2356"/>
    <w:rsid w:val="00DA3CD7"/>
    <w:rsid w:val="00DA5A7A"/>
    <w:rsid w:val="00DA6574"/>
    <w:rsid w:val="00DA6588"/>
    <w:rsid w:val="00DB0011"/>
    <w:rsid w:val="00DB2C75"/>
    <w:rsid w:val="00DB2D10"/>
    <w:rsid w:val="00DB54C6"/>
    <w:rsid w:val="00DB606B"/>
    <w:rsid w:val="00DC305C"/>
    <w:rsid w:val="00DC3729"/>
    <w:rsid w:val="00DC4BAA"/>
    <w:rsid w:val="00DC51A3"/>
    <w:rsid w:val="00DC6ECB"/>
    <w:rsid w:val="00DC7708"/>
    <w:rsid w:val="00DC7BB3"/>
    <w:rsid w:val="00DD0359"/>
    <w:rsid w:val="00DD0E54"/>
    <w:rsid w:val="00DD26DB"/>
    <w:rsid w:val="00DE66F6"/>
    <w:rsid w:val="00DE6E95"/>
    <w:rsid w:val="00DF036F"/>
    <w:rsid w:val="00DF14CC"/>
    <w:rsid w:val="00DF164F"/>
    <w:rsid w:val="00DF4252"/>
    <w:rsid w:val="00DF4301"/>
    <w:rsid w:val="00DF4A2B"/>
    <w:rsid w:val="00DF6021"/>
    <w:rsid w:val="00E023B6"/>
    <w:rsid w:val="00E02E15"/>
    <w:rsid w:val="00E02FAA"/>
    <w:rsid w:val="00E046C8"/>
    <w:rsid w:val="00E04BAF"/>
    <w:rsid w:val="00E06E91"/>
    <w:rsid w:val="00E149B6"/>
    <w:rsid w:val="00E14AAE"/>
    <w:rsid w:val="00E1538F"/>
    <w:rsid w:val="00E1692F"/>
    <w:rsid w:val="00E2076F"/>
    <w:rsid w:val="00E20D30"/>
    <w:rsid w:val="00E3261A"/>
    <w:rsid w:val="00E32751"/>
    <w:rsid w:val="00E32E6E"/>
    <w:rsid w:val="00E348DB"/>
    <w:rsid w:val="00E350D7"/>
    <w:rsid w:val="00E3514E"/>
    <w:rsid w:val="00E37165"/>
    <w:rsid w:val="00E37BBB"/>
    <w:rsid w:val="00E37D92"/>
    <w:rsid w:val="00E40F83"/>
    <w:rsid w:val="00E4482F"/>
    <w:rsid w:val="00E448F6"/>
    <w:rsid w:val="00E47B55"/>
    <w:rsid w:val="00E5256C"/>
    <w:rsid w:val="00E53108"/>
    <w:rsid w:val="00E574AB"/>
    <w:rsid w:val="00E662C2"/>
    <w:rsid w:val="00E704B8"/>
    <w:rsid w:val="00E707CB"/>
    <w:rsid w:val="00E7118A"/>
    <w:rsid w:val="00E71E36"/>
    <w:rsid w:val="00E73679"/>
    <w:rsid w:val="00E73E37"/>
    <w:rsid w:val="00E74CEE"/>
    <w:rsid w:val="00E74DEC"/>
    <w:rsid w:val="00E7507A"/>
    <w:rsid w:val="00E7584C"/>
    <w:rsid w:val="00E75E53"/>
    <w:rsid w:val="00E77EFF"/>
    <w:rsid w:val="00E802DE"/>
    <w:rsid w:val="00E816B9"/>
    <w:rsid w:val="00E85555"/>
    <w:rsid w:val="00E85636"/>
    <w:rsid w:val="00E86CA2"/>
    <w:rsid w:val="00E871DB"/>
    <w:rsid w:val="00E927D3"/>
    <w:rsid w:val="00E95BC4"/>
    <w:rsid w:val="00E9654B"/>
    <w:rsid w:val="00E96BA0"/>
    <w:rsid w:val="00EA1682"/>
    <w:rsid w:val="00EA2754"/>
    <w:rsid w:val="00EA29E5"/>
    <w:rsid w:val="00EA449D"/>
    <w:rsid w:val="00EA5FFD"/>
    <w:rsid w:val="00EA6790"/>
    <w:rsid w:val="00EB1D4C"/>
    <w:rsid w:val="00EB22C7"/>
    <w:rsid w:val="00EB584E"/>
    <w:rsid w:val="00EB6D6B"/>
    <w:rsid w:val="00EC0988"/>
    <w:rsid w:val="00EC267C"/>
    <w:rsid w:val="00EC3243"/>
    <w:rsid w:val="00EC40E3"/>
    <w:rsid w:val="00EC4FDF"/>
    <w:rsid w:val="00EC6BB1"/>
    <w:rsid w:val="00EC7203"/>
    <w:rsid w:val="00EC75E6"/>
    <w:rsid w:val="00ED0DEA"/>
    <w:rsid w:val="00ED18E0"/>
    <w:rsid w:val="00ED653A"/>
    <w:rsid w:val="00ED6FBC"/>
    <w:rsid w:val="00EE4A6E"/>
    <w:rsid w:val="00EE5DE5"/>
    <w:rsid w:val="00EE74DA"/>
    <w:rsid w:val="00EF2D8E"/>
    <w:rsid w:val="00EF47F3"/>
    <w:rsid w:val="00EF748B"/>
    <w:rsid w:val="00EF79BE"/>
    <w:rsid w:val="00F013DD"/>
    <w:rsid w:val="00F02280"/>
    <w:rsid w:val="00F02C3E"/>
    <w:rsid w:val="00F0547F"/>
    <w:rsid w:val="00F05AFE"/>
    <w:rsid w:val="00F05DE1"/>
    <w:rsid w:val="00F06B05"/>
    <w:rsid w:val="00F07A2E"/>
    <w:rsid w:val="00F15448"/>
    <w:rsid w:val="00F166A5"/>
    <w:rsid w:val="00F16B5E"/>
    <w:rsid w:val="00F204D2"/>
    <w:rsid w:val="00F263F3"/>
    <w:rsid w:val="00F30150"/>
    <w:rsid w:val="00F30F04"/>
    <w:rsid w:val="00F33D97"/>
    <w:rsid w:val="00F36127"/>
    <w:rsid w:val="00F36B3D"/>
    <w:rsid w:val="00F37278"/>
    <w:rsid w:val="00F379D7"/>
    <w:rsid w:val="00F37F78"/>
    <w:rsid w:val="00F40278"/>
    <w:rsid w:val="00F42AE8"/>
    <w:rsid w:val="00F44505"/>
    <w:rsid w:val="00F46AB6"/>
    <w:rsid w:val="00F46EAD"/>
    <w:rsid w:val="00F47560"/>
    <w:rsid w:val="00F47909"/>
    <w:rsid w:val="00F50A0F"/>
    <w:rsid w:val="00F530B4"/>
    <w:rsid w:val="00F55A65"/>
    <w:rsid w:val="00F55E93"/>
    <w:rsid w:val="00F572EF"/>
    <w:rsid w:val="00F61A26"/>
    <w:rsid w:val="00F660EA"/>
    <w:rsid w:val="00F67A8C"/>
    <w:rsid w:val="00F719FD"/>
    <w:rsid w:val="00F73C1A"/>
    <w:rsid w:val="00F74C00"/>
    <w:rsid w:val="00F7509D"/>
    <w:rsid w:val="00F753F5"/>
    <w:rsid w:val="00F75AEE"/>
    <w:rsid w:val="00F76A6D"/>
    <w:rsid w:val="00F81654"/>
    <w:rsid w:val="00F8224B"/>
    <w:rsid w:val="00F85E48"/>
    <w:rsid w:val="00F904A6"/>
    <w:rsid w:val="00F909A9"/>
    <w:rsid w:val="00F94739"/>
    <w:rsid w:val="00F960C8"/>
    <w:rsid w:val="00F96183"/>
    <w:rsid w:val="00F96D37"/>
    <w:rsid w:val="00FA181F"/>
    <w:rsid w:val="00FB2B9C"/>
    <w:rsid w:val="00FB3819"/>
    <w:rsid w:val="00FB4543"/>
    <w:rsid w:val="00FB53D9"/>
    <w:rsid w:val="00FB66EE"/>
    <w:rsid w:val="00FB7B10"/>
    <w:rsid w:val="00FB7FBE"/>
    <w:rsid w:val="00FC1574"/>
    <w:rsid w:val="00FC1A59"/>
    <w:rsid w:val="00FC4C60"/>
    <w:rsid w:val="00FC5AEE"/>
    <w:rsid w:val="00FD0C78"/>
    <w:rsid w:val="00FD113B"/>
    <w:rsid w:val="00FD25B0"/>
    <w:rsid w:val="00FD3FA1"/>
    <w:rsid w:val="00FD7CF3"/>
    <w:rsid w:val="00FE17FC"/>
    <w:rsid w:val="00FE27F2"/>
    <w:rsid w:val="00FE3A9B"/>
    <w:rsid w:val="00FE44C7"/>
    <w:rsid w:val="00FE5034"/>
    <w:rsid w:val="00FE76FA"/>
    <w:rsid w:val="00FE7A76"/>
    <w:rsid w:val="00FF1B38"/>
    <w:rsid w:val="00FF1B43"/>
    <w:rsid w:val="00FF32F6"/>
    <w:rsid w:val="00FF43D5"/>
    <w:rsid w:val="00FF4A96"/>
    <w:rsid w:val="00FF64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448"/>
    <w:pPr>
      <w:ind w:firstLine="567"/>
      <w:jc w:val="both"/>
    </w:pPr>
    <w:rPr>
      <w:rFonts w:ascii=".VnTime" w:hAnsi=".VnTime"/>
      <w:sz w:val="28"/>
    </w:rPr>
  </w:style>
  <w:style w:type="paragraph" w:styleId="Heading1">
    <w:name w:val="heading 1"/>
    <w:basedOn w:val="Normal"/>
    <w:next w:val="Normal"/>
    <w:qFormat/>
    <w:rsid w:val="00F15448"/>
    <w:pPr>
      <w:keepNext/>
      <w:ind w:firstLine="0"/>
      <w:jc w:val="center"/>
      <w:outlineLvl w:val="0"/>
    </w:pPr>
    <w:rPr>
      <w:rFonts w:ascii=".VnTimeH" w:hAnsi=".VnTimeH"/>
      <w:b/>
      <w:sz w:val="24"/>
    </w:rPr>
  </w:style>
  <w:style w:type="paragraph" w:styleId="Heading2">
    <w:name w:val="heading 2"/>
    <w:basedOn w:val="Normal"/>
    <w:next w:val="Normal"/>
    <w:qFormat/>
    <w:rsid w:val="00F15448"/>
    <w:pPr>
      <w:keepNext/>
      <w:ind w:firstLine="0"/>
      <w:jc w:val="center"/>
      <w:outlineLvl w:val="1"/>
    </w:pPr>
    <w:rPr>
      <w:rFonts w:ascii=".VnTimeH" w:hAnsi=".VnTimeH"/>
      <w:b/>
      <w:sz w:val="26"/>
    </w:rPr>
  </w:style>
  <w:style w:type="paragraph" w:styleId="Heading3">
    <w:name w:val="heading 3"/>
    <w:basedOn w:val="Normal"/>
    <w:next w:val="Normal"/>
    <w:qFormat/>
    <w:rsid w:val="00F15448"/>
    <w:pPr>
      <w:keepNext/>
      <w:ind w:firstLine="0"/>
      <w:outlineLvl w:val="2"/>
    </w:pPr>
    <w:rPr>
      <w:b/>
      <w:i/>
      <w:sz w:val="24"/>
    </w:rPr>
  </w:style>
  <w:style w:type="paragraph" w:styleId="Heading4">
    <w:name w:val="heading 4"/>
    <w:basedOn w:val="Normal"/>
    <w:next w:val="Normal"/>
    <w:qFormat/>
    <w:rsid w:val="00F15448"/>
    <w:pPr>
      <w:keepNext/>
      <w:ind w:firstLine="0"/>
      <w:jc w:val="center"/>
      <w:outlineLvl w:val="3"/>
    </w:pPr>
    <w:rPr>
      <w:rFonts w:ascii="Times New Roman" w:hAnsi="Times New Roman"/>
      <w:b/>
    </w:rPr>
  </w:style>
  <w:style w:type="paragraph" w:styleId="Heading6">
    <w:name w:val="heading 6"/>
    <w:basedOn w:val="Normal"/>
    <w:next w:val="Normal"/>
    <w:qFormat/>
    <w:rsid w:val="00B036B0"/>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5448"/>
    <w:pPr>
      <w:tabs>
        <w:tab w:val="center" w:pos="4153"/>
        <w:tab w:val="right" w:pos="8306"/>
      </w:tabs>
    </w:pPr>
  </w:style>
  <w:style w:type="paragraph" w:styleId="Footer">
    <w:name w:val="footer"/>
    <w:basedOn w:val="Normal"/>
    <w:link w:val="FooterChar"/>
    <w:uiPriority w:val="99"/>
    <w:rsid w:val="00F15448"/>
    <w:pPr>
      <w:tabs>
        <w:tab w:val="center" w:pos="4153"/>
        <w:tab w:val="right" w:pos="8306"/>
      </w:tabs>
    </w:pPr>
  </w:style>
  <w:style w:type="paragraph" w:styleId="BodyText">
    <w:name w:val="Body Text"/>
    <w:basedOn w:val="Normal"/>
    <w:rsid w:val="00F15448"/>
    <w:pPr>
      <w:ind w:firstLine="0"/>
    </w:pPr>
    <w:rPr>
      <w:sz w:val="24"/>
    </w:rPr>
  </w:style>
  <w:style w:type="character" w:styleId="PageNumber">
    <w:name w:val="page number"/>
    <w:basedOn w:val="DefaultParagraphFont"/>
    <w:rsid w:val="0062121C"/>
  </w:style>
  <w:style w:type="character" w:customStyle="1" w:styleId="HeaderChar">
    <w:name w:val="Header Char"/>
    <w:basedOn w:val="DefaultParagraphFont"/>
    <w:link w:val="Header"/>
    <w:uiPriority w:val="99"/>
    <w:rsid w:val="00C92E06"/>
    <w:rPr>
      <w:rFonts w:ascii=".VnTime" w:hAnsi=".VnTime"/>
      <w:sz w:val="28"/>
    </w:rPr>
  </w:style>
  <w:style w:type="paragraph" w:styleId="BodyTextIndent2">
    <w:name w:val="Body Text Indent 2"/>
    <w:basedOn w:val="Normal"/>
    <w:rsid w:val="00B036B0"/>
    <w:pPr>
      <w:spacing w:after="120" w:line="480" w:lineRule="auto"/>
      <w:ind w:left="360"/>
    </w:pPr>
  </w:style>
  <w:style w:type="paragraph" w:styleId="BodyText3">
    <w:name w:val="Body Text 3"/>
    <w:basedOn w:val="Normal"/>
    <w:rsid w:val="00B036B0"/>
    <w:pPr>
      <w:spacing w:after="120"/>
    </w:pPr>
    <w:rPr>
      <w:sz w:val="16"/>
      <w:szCs w:val="16"/>
    </w:rPr>
  </w:style>
  <w:style w:type="paragraph" w:styleId="ListParagraph">
    <w:name w:val="List Paragraph"/>
    <w:basedOn w:val="Normal"/>
    <w:uiPriority w:val="34"/>
    <w:qFormat/>
    <w:rsid w:val="00684188"/>
    <w:pPr>
      <w:ind w:left="720"/>
      <w:contextualSpacing/>
    </w:pPr>
  </w:style>
  <w:style w:type="character" w:customStyle="1" w:styleId="FooterChar">
    <w:name w:val="Footer Char"/>
    <w:basedOn w:val="DefaultParagraphFont"/>
    <w:link w:val="Footer"/>
    <w:uiPriority w:val="99"/>
    <w:rsid w:val="00EB1D4C"/>
    <w:rPr>
      <w:rFonts w:ascii=".VnTime" w:hAnsi=".VnTime"/>
      <w:sz w:val="28"/>
    </w:rPr>
  </w:style>
  <w:style w:type="character" w:styleId="Hyperlink">
    <w:name w:val="Hyperlink"/>
    <w:basedOn w:val="DefaultParagraphFont"/>
    <w:rsid w:val="005C0FF1"/>
    <w:rPr>
      <w:color w:val="0000FF" w:themeColor="hyperlink"/>
      <w:u w:val="single"/>
    </w:rPr>
  </w:style>
  <w:style w:type="paragraph" w:styleId="BalloonText">
    <w:name w:val="Balloon Text"/>
    <w:basedOn w:val="Normal"/>
    <w:link w:val="BalloonTextChar"/>
    <w:rsid w:val="00DA0949"/>
    <w:rPr>
      <w:rFonts w:ascii="Tahoma" w:hAnsi="Tahoma" w:cs="Tahoma"/>
      <w:sz w:val="16"/>
      <w:szCs w:val="16"/>
    </w:rPr>
  </w:style>
  <w:style w:type="character" w:customStyle="1" w:styleId="BalloonTextChar">
    <w:name w:val="Balloon Text Char"/>
    <w:basedOn w:val="DefaultParagraphFont"/>
    <w:link w:val="BalloonText"/>
    <w:rsid w:val="00DA0949"/>
    <w:rPr>
      <w:rFonts w:ascii="Tahoma" w:hAnsi="Tahoma" w:cs="Tahoma"/>
      <w:sz w:val="16"/>
      <w:szCs w:val="16"/>
    </w:rPr>
  </w:style>
  <w:style w:type="paragraph" w:styleId="FootnoteText">
    <w:name w:val="footnote text"/>
    <w:basedOn w:val="Normal"/>
    <w:link w:val="FootnoteTextChar"/>
    <w:rsid w:val="00770B04"/>
    <w:pPr>
      <w:widowControl w:val="0"/>
      <w:autoSpaceDE w:val="0"/>
      <w:autoSpaceDN w:val="0"/>
      <w:ind w:firstLine="0"/>
      <w:jc w:val="left"/>
    </w:pPr>
    <w:rPr>
      <w:rFonts w:cs=".VnTime"/>
      <w:sz w:val="20"/>
    </w:rPr>
  </w:style>
  <w:style w:type="character" w:customStyle="1" w:styleId="FootnoteTextChar">
    <w:name w:val="Footnote Text Char"/>
    <w:basedOn w:val="DefaultParagraphFont"/>
    <w:link w:val="FootnoteText"/>
    <w:rsid w:val="00770B04"/>
    <w:rPr>
      <w:rFonts w:ascii=".VnTime" w:hAnsi=".VnTime" w:cs=".VnTime"/>
    </w:rPr>
  </w:style>
  <w:style w:type="character" w:styleId="FootnoteReference">
    <w:name w:val="footnote reference"/>
    <w:rsid w:val="00770B0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448"/>
    <w:pPr>
      <w:ind w:firstLine="567"/>
      <w:jc w:val="both"/>
    </w:pPr>
    <w:rPr>
      <w:rFonts w:ascii=".VnTime" w:hAnsi=".VnTime"/>
      <w:sz w:val="28"/>
    </w:rPr>
  </w:style>
  <w:style w:type="paragraph" w:styleId="Heading1">
    <w:name w:val="heading 1"/>
    <w:basedOn w:val="Normal"/>
    <w:next w:val="Normal"/>
    <w:qFormat/>
    <w:rsid w:val="00F15448"/>
    <w:pPr>
      <w:keepNext/>
      <w:ind w:firstLine="0"/>
      <w:jc w:val="center"/>
      <w:outlineLvl w:val="0"/>
    </w:pPr>
    <w:rPr>
      <w:rFonts w:ascii=".VnTimeH" w:hAnsi=".VnTimeH"/>
      <w:b/>
      <w:sz w:val="24"/>
    </w:rPr>
  </w:style>
  <w:style w:type="paragraph" w:styleId="Heading2">
    <w:name w:val="heading 2"/>
    <w:basedOn w:val="Normal"/>
    <w:next w:val="Normal"/>
    <w:qFormat/>
    <w:rsid w:val="00F15448"/>
    <w:pPr>
      <w:keepNext/>
      <w:ind w:firstLine="0"/>
      <w:jc w:val="center"/>
      <w:outlineLvl w:val="1"/>
    </w:pPr>
    <w:rPr>
      <w:rFonts w:ascii=".VnTimeH" w:hAnsi=".VnTimeH"/>
      <w:b/>
      <w:sz w:val="26"/>
    </w:rPr>
  </w:style>
  <w:style w:type="paragraph" w:styleId="Heading3">
    <w:name w:val="heading 3"/>
    <w:basedOn w:val="Normal"/>
    <w:next w:val="Normal"/>
    <w:qFormat/>
    <w:rsid w:val="00F15448"/>
    <w:pPr>
      <w:keepNext/>
      <w:ind w:firstLine="0"/>
      <w:outlineLvl w:val="2"/>
    </w:pPr>
    <w:rPr>
      <w:b/>
      <w:i/>
      <w:sz w:val="24"/>
    </w:rPr>
  </w:style>
  <w:style w:type="paragraph" w:styleId="Heading4">
    <w:name w:val="heading 4"/>
    <w:basedOn w:val="Normal"/>
    <w:next w:val="Normal"/>
    <w:qFormat/>
    <w:rsid w:val="00F15448"/>
    <w:pPr>
      <w:keepNext/>
      <w:ind w:firstLine="0"/>
      <w:jc w:val="center"/>
      <w:outlineLvl w:val="3"/>
    </w:pPr>
    <w:rPr>
      <w:rFonts w:ascii="Times New Roman" w:hAnsi="Times New Roman"/>
      <w:b/>
    </w:rPr>
  </w:style>
  <w:style w:type="paragraph" w:styleId="Heading6">
    <w:name w:val="heading 6"/>
    <w:basedOn w:val="Normal"/>
    <w:next w:val="Normal"/>
    <w:qFormat/>
    <w:rsid w:val="00B036B0"/>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5448"/>
    <w:pPr>
      <w:tabs>
        <w:tab w:val="center" w:pos="4153"/>
        <w:tab w:val="right" w:pos="8306"/>
      </w:tabs>
    </w:pPr>
  </w:style>
  <w:style w:type="paragraph" w:styleId="Footer">
    <w:name w:val="footer"/>
    <w:basedOn w:val="Normal"/>
    <w:link w:val="FooterChar"/>
    <w:uiPriority w:val="99"/>
    <w:rsid w:val="00F15448"/>
    <w:pPr>
      <w:tabs>
        <w:tab w:val="center" w:pos="4153"/>
        <w:tab w:val="right" w:pos="8306"/>
      </w:tabs>
    </w:pPr>
  </w:style>
  <w:style w:type="paragraph" w:styleId="BodyText">
    <w:name w:val="Body Text"/>
    <w:basedOn w:val="Normal"/>
    <w:rsid w:val="00F15448"/>
    <w:pPr>
      <w:ind w:firstLine="0"/>
    </w:pPr>
    <w:rPr>
      <w:sz w:val="24"/>
    </w:rPr>
  </w:style>
  <w:style w:type="character" w:styleId="PageNumber">
    <w:name w:val="page number"/>
    <w:basedOn w:val="DefaultParagraphFont"/>
    <w:rsid w:val="0062121C"/>
  </w:style>
  <w:style w:type="character" w:customStyle="1" w:styleId="HeaderChar">
    <w:name w:val="Header Char"/>
    <w:basedOn w:val="DefaultParagraphFont"/>
    <w:link w:val="Header"/>
    <w:uiPriority w:val="99"/>
    <w:rsid w:val="00C92E06"/>
    <w:rPr>
      <w:rFonts w:ascii=".VnTime" w:hAnsi=".VnTime"/>
      <w:sz w:val="28"/>
    </w:rPr>
  </w:style>
  <w:style w:type="paragraph" w:styleId="BodyTextIndent2">
    <w:name w:val="Body Text Indent 2"/>
    <w:basedOn w:val="Normal"/>
    <w:rsid w:val="00B036B0"/>
    <w:pPr>
      <w:spacing w:after="120" w:line="480" w:lineRule="auto"/>
      <w:ind w:left="360"/>
    </w:pPr>
  </w:style>
  <w:style w:type="paragraph" w:styleId="BodyText3">
    <w:name w:val="Body Text 3"/>
    <w:basedOn w:val="Normal"/>
    <w:rsid w:val="00B036B0"/>
    <w:pPr>
      <w:spacing w:after="120"/>
    </w:pPr>
    <w:rPr>
      <w:sz w:val="16"/>
      <w:szCs w:val="16"/>
    </w:rPr>
  </w:style>
  <w:style w:type="paragraph" w:styleId="ListParagraph">
    <w:name w:val="List Paragraph"/>
    <w:basedOn w:val="Normal"/>
    <w:uiPriority w:val="34"/>
    <w:qFormat/>
    <w:rsid w:val="00684188"/>
    <w:pPr>
      <w:ind w:left="720"/>
      <w:contextualSpacing/>
    </w:pPr>
  </w:style>
  <w:style w:type="character" w:customStyle="1" w:styleId="FooterChar">
    <w:name w:val="Footer Char"/>
    <w:basedOn w:val="DefaultParagraphFont"/>
    <w:link w:val="Footer"/>
    <w:uiPriority w:val="99"/>
    <w:rsid w:val="00EB1D4C"/>
    <w:rPr>
      <w:rFonts w:ascii=".VnTime" w:hAnsi=".VnTime"/>
      <w:sz w:val="28"/>
    </w:rPr>
  </w:style>
  <w:style w:type="character" w:styleId="Hyperlink">
    <w:name w:val="Hyperlink"/>
    <w:basedOn w:val="DefaultParagraphFont"/>
    <w:rsid w:val="005C0FF1"/>
    <w:rPr>
      <w:color w:val="0000FF" w:themeColor="hyperlink"/>
      <w:u w:val="single"/>
    </w:rPr>
  </w:style>
  <w:style w:type="paragraph" w:styleId="BalloonText">
    <w:name w:val="Balloon Text"/>
    <w:basedOn w:val="Normal"/>
    <w:link w:val="BalloonTextChar"/>
    <w:rsid w:val="00DA0949"/>
    <w:rPr>
      <w:rFonts w:ascii="Tahoma" w:hAnsi="Tahoma" w:cs="Tahoma"/>
      <w:sz w:val="16"/>
      <w:szCs w:val="16"/>
    </w:rPr>
  </w:style>
  <w:style w:type="character" w:customStyle="1" w:styleId="BalloonTextChar">
    <w:name w:val="Balloon Text Char"/>
    <w:basedOn w:val="DefaultParagraphFont"/>
    <w:link w:val="BalloonText"/>
    <w:rsid w:val="00DA09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most.gov.vn"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iennb@moit.gov.v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it.gov.v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ost.gov.vn" TargetMode="External"/><Relationship Id="rId4" Type="http://schemas.openxmlformats.org/officeDocument/2006/relationships/settings" Target="settings.xml"/><Relationship Id="rId9" Type="http://schemas.openxmlformats.org/officeDocument/2006/relationships/hyperlink" Target="http://www.most.gov.v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TEMPLATE\MAUQ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25259-61E7-48AD-93E1-7F9055ABE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MAUQD.DOT</Template>
  <TotalTime>1546</TotalTime>
  <Pages>8</Pages>
  <Words>3043</Words>
  <Characters>17350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Bé C«ng nghiÖp</vt:lpstr>
    </vt:vector>
  </TitlesOfParts>
  <Company>Van phong Bo Cong nghiep</Company>
  <LinksUpToDate>false</LinksUpToDate>
  <CharactersWithSpaces>20353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C«ng nghiÖp</dc:title>
  <dc:creator>Microsoft (Thailand)</dc:creator>
  <cp:lastModifiedBy>Chien (Nguyen Ba Chien)</cp:lastModifiedBy>
  <cp:revision>2219</cp:revision>
  <cp:lastPrinted>2017-11-22T04:02:00Z</cp:lastPrinted>
  <dcterms:created xsi:type="dcterms:W3CDTF">2015-02-27T03:47:00Z</dcterms:created>
  <dcterms:modified xsi:type="dcterms:W3CDTF">2017-11-22T07:28:00Z</dcterms:modified>
</cp:coreProperties>
</file>